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7" w:type="dxa"/>
        <w:tblInd w:w="-718" w:type="dxa"/>
        <w:tblLook w:val="00A0"/>
      </w:tblPr>
      <w:tblGrid>
        <w:gridCol w:w="860"/>
        <w:gridCol w:w="998"/>
        <w:gridCol w:w="567"/>
        <w:gridCol w:w="1417"/>
        <w:gridCol w:w="993"/>
        <w:gridCol w:w="2268"/>
        <w:gridCol w:w="1275"/>
        <w:gridCol w:w="1559"/>
      </w:tblGrid>
      <w:tr w:rsidR="00B12DB4" w:rsidRPr="00CE6984" w:rsidTr="00BD456A">
        <w:trPr>
          <w:trHeight w:val="1305"/>
        </w:trPr>
        <w:tc>
          <w:tcPr>
            <w:tcW w:w="993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36"/>
                <w:szCs w:val="36"/>
              </w:rPr>
            </w:pPr>
            <w:r w:rsidRPr="00AB4B00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高精度磁测基点选择原始记录表</w:t>
            </w:r>
          </w:p>
        </w:tc>
      </w:tr>
      <w:tr w:rsidR="00B12DB4" w:rsidRPr="00CE6984" w:rsidTr="00BD456A">
        <w:trPr>
          <w:trHeight w:val="462"/>
        </w:trPr>
        <w:tc>
          <w:tcPr>
            <w:tcW w:w="3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基点位置坐标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仪器型号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62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X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Y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仪器编号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62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kern w:val="0"/>
                <w:sz w:val="24"/>
                <w:szCs w:val="24"/>
              </w:rPr>
              <w:t>操作者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记录者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气候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35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读数</w:t>
            </w:r>
          </w:p>
        </w:tc>
        <w:tc>
          <w:tcPr>
            <w:tcW w:w="15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读数位置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读数时间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场值△</w:t>
            </w:r>
            <w:r w:rsidRPr="00AB4B00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T</w:t>
            </w:r>
          </w:p>
        </w:tc>
        <w:tc>
          <w:tcPr>
            <w:tcW w:w="28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B12DB4" w:rsidRPr="00CE6984" w:rsidTr="00BD456A">
        <w:trPr>
          <w:trHeight w:val="43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(nT)</w:t>
            </w:r>
          </w:p>
        </w:tc>
        <w:tc>
          <w:tcPr>
            <w:tcW w:w="28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基点（</w:t>
            </w:r>
            <w:r w:rsidRPr="00AB4B00"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米）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基点北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基点北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基点北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基点南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基点南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基点南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基点西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基点西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基点西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基点东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基点东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12DB4" w:rsidRPr="00CE6984" w:rsidTr="00BD456A">
        <w:trPr>
          <w:trHeight w:val="450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基点东</w:t>
            </w:r>
            <w:r w:rsidRPr="00AB4B0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2DB4" w:rsidRPr="00AB4B00" w:rsidRDefault="00B12DB4" w:rsidP="00AB4B0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AB4B0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12DB4" w:rsidRDefault="00B12DB4">
      <w:pPr>
        <w:rPr>
          <w:rFonts w:cs="Times New Roman"/>
        </w:rPr>
      </w:pPr>
    </w:p>
    <w:sectPr w:rsidR="00B12DB4" w:rsidSect="009D1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B00"/>
    <w:rsid w:val="0014579A"/>
    <w:rsid w:val="0087550B"/>
    <w:rsid w:val="009D1ED0"/>
    <w:rsid w:val="00AB4B00"/>
    <w:rsid w:val="00B12DB4"/>
    <w:rsid w:val="00BD456A"/>
    <w:rsid w:val="00CE6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9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43</Words>
  <Characters>246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2017-08-09T09:36:00Z</dcterms:created>
  <dcterms:modified xsi:type="dcterms:W3CDTF">2021-03-02T03:08:00Z</dcterms:modified>
</cp:coreProperties>
</file>