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538" w:type="dxa"/>
        <w:tblLook w:val="00A0"/>
      </w:tblPr>
      <w:tblGrid>
        <w:gridCol w:w="1080"/>
        <w:gridCol w:w="1188"/>
        <w:gridCol w:w="1540"/>
        <w:gridCol w:w="1120"/>
        <w:gridCol w:w="1180"/>
        <w:gridCol w:w="1040"/>
        <w:gridCol w:w="656"/>
        <w:gridCol w:w="276"/>
        <w:gridCol w:w="1560"/>
      </w:tblGrid>
      <w:tr w:rsidR="00714E8C" w:rsidRPr="005375FB" w:rsidTr="00A97AE0">
        <w:trPr>
          <w:trHeight w:val="799"/>
        </w:trPr>
        <w:tc>
          <w:tcPr>
            <w:tcW w:w="964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4E8C" w:rsidRPr="00542F45" w:rsidRDefault="00714E8C" w:rsidP="00542F45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 w:rsidRPr="00542F45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音像记录表</w:t>
            </w:r>
          </w:p>
        </w:tc>
      </w:tr>
      <w:tr w:rsidR="00714E8C" w:rsidRPr="005375FB" w:rsidTr="00A97AE0">
        <w:trPr>
          <w:trHeight w:val="70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542F45">
              <w:rPr>
                <w:rFonts w:ascii="宋体" w:hAnsi="宋体" w:cs="宋体" w:hint="eastAsia"/>
                <w:kern w:val="0"/>
              </w:rPr>
              <w:t>记录编号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542F45">
              <w:rPr>
                <w:rFonts w:ascii="宋体" w:hAnsi="宋体" w:cs="宋体" w:hint="eastAsia"/>
                <w:kern w:val="0"/>
              </w:rPr>
              <w:t>记录形式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542F45">
              <w:rPr>
                <w:rFonts w:ascii="宋体" w:hAnsi="宋体" w:cs="宋体" w:hint="eastAsia"/>
                <w:kern w:val="0"/>
              </w:rPr>
              <w:t>记录地点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542F45">
              <w:rPr>
                <w:rFonts w:ascii="宋体" w:hAnsi="宋体" w:cs="宋体" w:hint="eastAsia"/>
                <w:kern w:val="0"/>
              </w:rPr>
              <w:t>记录对象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542F45">
              <w:rPr>
                <w:rFonts w:ascii="宋体" w:hAnsi="宋体" w:cs="宋体" w:hint="eastAsia"/>
                <w:kern w:val="0"/>
              </w:rPr>
              <w:t>实物大小</w:t>
            </w:r>
            <w:r w:rsidRPr="00542F45">
              <w:rPr>
                <w:rFonts w:ascii="宋体" w:cs="Times New Roman"/>
                <w:kern w:val="0"/>
              </w:rPr>
              <w:br/>
            </w:r>
            <w:r w:rsidRPr="00542F45">
              <w:rPr>
                <w:rFonts w:ascii="宋体" w:hAnsi="宋体" w:cs="宋体" w:hint="eastAsia"/>
                <w:kern w:val="0"/>
              </w:rPr>
              <w:t>范围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542F45">
              <w:rPr>
                <w:rFonts w:ascii="宋体" w:hAnsi="宋体" w:cs="宋体" w:hint="eastAsia"/>
                <w:kern w:val="0"/>
              </w:rPr>
              <w:t>数码图像文件</w:t>
            </w:r>
          </w:p>
        </w:tc>
        <w:tc>
          <w:tcPr>
            <w:tcW w:w="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542F45">
              <w:rPr>
                <w:rFonts w:ascii="宋体" w:hAnsi="宋体" w:cs="宋体" w:hint="eastAsia"/>
                <w:kern w:val="0"/>
              </w:rPr>
              <w:t>距离</w:t>
            </w: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542F45">
              <w:rPr>
                <w:rFonts w:ascii="宋体" w:hAnsi="宋体" w:cs="宋体" w:hint="eastAsia"/>
                <w:kern w:val="0"/>
              </w:rPr>
              <w:t>地质意义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714E8C" w:rsidRPr="005375FB" w:rsidTr="00A97AE0">
        <w:trPr>
          <w:trHeight w:val="462"/>
        </w:trPr>
        <w:tc>
          <w:tcPr>
            <w:tcW w:w="9640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714E8C" w:rsidRPr="00542F45" w:rsidRDefault="00714E8C" w:rsidP="00542F4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注：记录形式指：摄像、照片、录音</w:t>
            </w:r>
          </w:p>
        </w:tc>
      </w:tr>
      <w:tr w:rsidR="00714E8C" w:rsidRPr="005375FB" w:rsidTr="00A97AE0">
        <w:trPr>
          <w:trHeight w:val="462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4E8C" w:rsidRPr="00542F45" w:rsidRDefault="00714E8C" w:rsidP="00542F4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记录者：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4E8C" w:rsidRPr="00542F45" w:rsidRDefault="00714E8C" w:rsidP="00542F4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</w:t>
            </w:r>
            <w:r w:rsidRPr="00542F4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期：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检查者：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</w:t>
            </w:r>
            <w:r w:rsidRPr="00542F45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542F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期：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14E8C" w:rsidRPr="00542F45" w:rsidRDefault="00714E8C" w:rsidP="00542F45">
            <w:pPr>
              <w:widowControl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</w:tbl>
    <w:p w:rsidR="00714E8C" w:rsidRDefault="00714E8C">
      <w:pPr>
        <w:rPr>
          <w:rFonts w:cs="Times New Roman"/>
        </w:rPr>
      </w:pPr>
    </w:p>
    <w:sectPr w:rsidR="00714E8C" w:rsidSect="009D1E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F45"/>
    <w:rsid w:val="005375FB"/>
    <w:rsid w:val="00542F45"/>
    <w:rsid w:val="00714E8C"/>
    <w:rsid w:val="008D779C"/>
    <w:rsid w:val="009D1ED0"/>
    <w:rsid w:val="00A12B8B"/>
    <w:rsid w:val="00A22851"/>
    <w:rsid w:val="00A9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D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76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68</Words>
  <Characters>394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2017-08-09T09:33:00Z</dcterms:created>
  <dcterms:modified xsi:type="dcterms:W3CDTF">2021-03-03T02:11:00Z</dcterms:modified>
</cp:coreProperties>
</file>