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8" w:type="dxa"/>
        <w:tblInd w:w="-106" w:type="dxa"/>
        <w:tblLayout w:type="fixed"/>
        <w:tblLook w:val="00A0"/>
      </w:tblPr>
      <w:tblGrid>
        <w:gridCol w:w="638"/>
        <w:gridCol w:w="1064"/>
        <w:gridCol w:w="689"/>
        <w:gridCol w:w="161"/>
        <w:gridCol w:w="851"/>
        <w:gridCol w:w="850"/>
        <w:gridCol w:w="1014"/>
        <w:gridCol w:w="806"/>
        <w:gridCol w:w="1299"/>
        <w:gridCol w:w="1276"/>
        <w:gridCol w:w="1275"/>
        <w:gridCol w:w="1418"/>
        <w:gridCol w:w="1417"/>
        <w:gridCol w:w="1560"/>
      </w:tblGrid>
      <w:tr w:rsidR="00924FA6" w:rsidRPr="00F7123F">
        <w:trPr>
          <w:trHeight w:val="126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368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9F2416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磁力仪一致性校验计算结果表</w:t>
            </w:r>
          </w:p>
        </w:tc>
      </w:tr>
      <w:tr w:rsidR="00924FA6" w:rsidRPr="00F7123F">
        <w:trPr>
          <w:trHeight w:val="405"/>
        </w:trPr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kern w:val="0"/>
                <w:sz w:val="22"/>
                <w:szCs w:val="22"/>
              </w:rPr>
              <w:t>日期：</w:t>
            </w:r>
            <w:r w:rsidRPr="009F2416">
              <w:rPr>
                <w:rFonts w:ascii="宋体" w:hAnsi="宋体" w:cs="宋体"/>
                <w:kern w:val="0"/>
                <w:sz w:val="22"/>
                <w:szCs w:val="22"/>
              </w:rPr>
              <w:t xml:space="preserve">             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kern w:val="0"/>
                <w:sz w:val="22"/>
                <w:szCs w:val="22"/>
              </w:rPr>
              <w:t>测区：</w:t>
            </w:r>
            <w:r w:rsidRPr="009F2416">
              <w:rPr>
                <w:rFonts w:ascii="宋体" w:hAnsi="宋体" w:cs="宋体"/>
                <w:kern w:val="0"/>
                <w:sz w:val="22"/>
                <w:szCs w:val="22"/>
              </w:rPr>
              <w:t xml:space="preserve">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/>
                <w:kern w:val="0"/>
                <w:sz w:val="22"/>
                <w:szCs w:val="22"/>
              </w:rPr>
              <w:t xml:space="preserve">   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kern w:val="0"/>
                <w:sz w:val="22"/>
                <w:szCs w:val="22"/>
              </w:rPr>
              <w:t>计算者：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kern w:val="0"/>
                <w:sz w:val="22"/>
                <w:szCs w:val="22"/>
              </w:rPr>
              <w:t>复核者：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</w:p>
        </w:tc>
      </w:tr>
      <w:tr w:rsidR="00924FA6" w:rsidRPr="00F7123F">
        <w:trPr>
          <w:trHeight w:val="402"/>
        </w:trPr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仪器编号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T</w:t>
            </w: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  <w:vertAlign w:val="subscript"/>
              </w:rPr>
              <w:t>平均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V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1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=T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1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-T</w:t>
            </w: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  <w:vertAlign w:val="subscript"/>
              </w:rPr>
              <w:t>平均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V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2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=T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2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-T</w:t>
            </w: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  <w:vertAlign w:val="subscript"/>
              </w:rPr>
              <w:t>平均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V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3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=T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3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-T</w:t>
            </w: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  <w:vertAlign w:val="subscript"/>
              </w:rPr>
              <w:t>平均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∑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V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j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24FA6" w:rsidRPr="00D47E4A" w:rsidRDefault="00924FA6" w:rsidP="00D47E4A">
            <w:pPr>
              <w:widowControl/>
              <w:jc w:val="center"/>
              <w:rPr>
                <w:rFonts w:ascii="宋体" w:cs="Times New Roman"/>
                <w:kern w:val="0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924FA6" w:rsidRPr="00F7123F">
        <w:trPr>
          <w:trHeight w:val="402"/>
        </w:trPr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点号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/>
                <w:kern w:val="0"/>
                <w:sz w:val="18"/>
                <w:szCs w:val="18"/>
              </w:rPr>
              <w:t>T</w:t>
            </w:r>
            <w:r w:rsidRPr="009F2416">
              <w:rPr>
                <w:rFonts w:ascii="宋体" w:hAnsi="宋体" w:cs="宋体"/>
                <w:kern w:val="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9F2416">
              <w:rPr>
                <w:rFonts w:ascii="宋体" w:hAnsi="宋体"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99"/>
        </w:trPr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∑∑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Vj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390"/>
        </w:trPr>
        <w:tc>
          <w:tcPr>
            <w:tcW w:w="127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ε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=</w:t>
            </w: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±√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(</w:t>
            </w: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∑∑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Vj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  <w:vertAlign w:val="superscript"/>
              </w:rPr>
              <w:t>2</w:t>
            </w: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／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(m-n))=             ,(</w:t>
            </w: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ε≤</w:t>
            </w:r>
            <w:r w:rsidRPr="009F2416">
              <w:rPr>
                <w:rFonts w:ascii="宋体" w:hAnsi="宋体" w:cs="宋体"/>
                <w:kern w:val="0"/>
                <w:sz w:val="20"/>
                <w:szCs w:val="20"/>
              </w:rPr>
              <w:t>2/3</w:t>
            </w:r>
            <w:r w:rsidRPr="009F2416">
              <w:rPr>
                <w:rFonts w:ascii="宋体" w:hAnsi="宋体" w:cs="宋体" w:hint="eastAsia"/>
                <w:kern w:val="0"/>
                <w:sz w:val="20"/>
                <w:szCs w:val="20"/>
              </w:rPr>
              <w:t>设计均方误差值）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9F24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24FA6" w:rsidRPr="00F7123F">
        <w:trPr>
          <w:trHeight w:val="402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4FA6" w:rsidRPr="009F2416" w:rsidRDefault="00924FA6" w:rsidP="009F2416">
            <w:pPr>
              <w:widowControl/>
              <w:jc w:val="right"/>
              <w:rPr>
                <w:rFonts w:ascii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注：</w:t>
            </w:r>
          </w:p>
        </w:tc>
        <w:tc>
          <w:tcPr>
            <w:tcW w:w="119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Ti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为各仪器观测值；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Vi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为某次观测值（包括参与计算平均值的所有数值）与该点各次观测值平均值之差；</w:t>
            </w:r>
          </w:p>
        </w:tc>
      </w:tr>
      <w:tr w:rsidR="00924FA6" w:rsidRPr="00F7123F">
        <w:trPr>
          <w:trHeight w:val="402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FA6" w:rsidRPr="009F2416" w:rsidRDefault="00924FA6" w:rsidP="009F2416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2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4FA6" w:rsidRPr="009F2416" w:rsidRDefault="00924FA6" w:rsidP="009F2416">
            <w:pPr>
              <w:widowControl/>
              <w:jc w:val="left"/>
              <w:rPr>
                <w:rFonts w:ascii="宋体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m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为总观测次数，等于各检查点上全部观测次数之和；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n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为检查点数，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i=1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，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2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，……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n;j=1,2,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……</w:t>
            </w:r>
            <w:r w:rsidRPr="009F2416">
              <w:rPr>
                <w:rFonts w:ascii="宋体" w:hAnsi="宋体" w:cs="宋体"/>
                <w:i/>
                <w:iCs/>
                <w:color w:val="000000"/>
                <w:kern w:val="0"/>
                <w:sz w:val="20"/>
                <w:szCs w:val="20"/>
              </w:rPr>
              <w:t>l.l</w:t>
            </w:r>
            <w:r w:rsidRPr="009F2416">
              <w:rPr>
                <w:rFonts w:ascii="宋体" w:hAnsi="宋体" w:cs="宋体" w:hint="eastAsia"/>
                <w:i/>
                <w:iCs/>
                <w:color w:val="000000"/>
                <w:kern w:val="0"/>
                <w:sz w:val="20"/>
                <w:szCs w:val="20"/>
              </w:rPr>
              <w:t>为参与观测的仪器数。</w:t>
            </w:r>
          </w:p>
        </w:tc>
      </w:tr>
    </w:tbl>
    <w:p w:rsidR="00924FA6" w:rsidRPr="009F2416" w:rsidRDefault="00924FA6">
      <w:pPr>
        <w:rPr>
          <w:rFonts w:cs="Times New Roman"/>
        </w:rPr>
      </w:pPr>
    </w:p>
    <w:sectPr w:rsidR="00924FA6" w:rsidRPr="009F2416" w:rsidSect="009F241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416"/>
    <w:rsid w:val="0009438F"/>
    <w:rsid w:val="00924FA6"/>
    <w:rsid w:val="009D1ED0"/>
    <w:rsid w:val="009F2416"/>
    <w:rsid w:val="00D47E4A"/>
    <w:rsid w:val="00E94224"/>
    <w:rsid w:val="00F7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2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74</Words>
  <Characters>425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2017-08-09T09:30:00Z</dcterms:created>
  <dcterms:modified xsi:type="dcterms:W3CDTF">2021-03-02T02:53:00Z</dcterms:modified>
</cp:coreProperties>
</file>