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131" w:type="dxa"/>
        <w:tblInd w:w="-106" w:type="dxa"/>
        <w:tblLook w:val="00A0"/>
      </w:tblPr>
      <w:tblGrid>
        <w:gridCol w:w="866"/>
        <w:gridCol w:w="283"/>
        <w:gridCol w:w="1701"/>
        <w:gridCol w:w="1458"/>
        <w:gridCol w:w="992"/>
        <w:gridCol w:w="284"/>
        <w:gridCol w:w="1701"/>
        <w:gridCol w:w="1538"/>
        <w:gridCol w:w="1984"/>
        <w:gridCol w:w="1481"/>
        <w:gridCol w:w="1843"/>
      </w:tblGrid>
      <w:tr w:rsidR="00473FE2" w:rsidRPr="008B064B" w:rsidTr="00DF6C66">
        <w:trPr>
          <w:trHeight w:val="799"/>
        </w:trPr>
        <w:tc>
          <w:tcPr>
            <w:tcW w:w="1413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73FE2" w:rsidRPr="007D73F5" w:rsidRDefault="00473FE2" w:rsidP="007D73F5">
            <w:pPr>
              <w:widowControl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40"/>
                <w:szCs w:val="40"/>
              </w:rPr>
            </w:pPr>
            <w:r w:rsidRPr="007D73F5"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岩石标本磁性参数测定统计结果表</w:t>
            </w:r>
          </w:p>
        </w:tc>
      </w:tr>
      <w:tr w:rsidR="00473FE2" w:rsidRPr="008B064B" w:rsidTr="00DF6C66">
        <w:trPr>
          <w:trHeight w:val="402"/>
        </w:trPr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73FE2" w:rsidRPr="007D73F5" w:rsidRDefault="00473FE2" w:rsidP="007D73F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编号</w:t>
            </w:r>
          </w:p>
        </w:tc>
        <w:tc>
          <w:tcPr>
            <w:tcW w:w="198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73FE2" w:rsidRPr="007D73F5" w:rsidRDefault="00473FE2" w:rsidP="007D73F5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</w:rPr>
              <w:t>岩矿石名称</w:t>
            </w:r>
          </w:p>
        </w:tc>
        <w:tc>
          <w:tcPr>
            <w:tcW w:w="14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73FE2" w:rsidRPr="007D73F5" w:rsidRDefault="00473FE2" w:rsidP="007D73F5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</w:rPr>
              <w:t>采集地点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73FE2" w:rsidRPr="007D73F5" w:rsidRDefault="00473FE2" w:rsidP="007D73F5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</w:rPr>
              <w:t>块数</w:t>
            </w:r>
          </w:p>
        </w:tc>
        <w:tc>
          <w:tcPr>
            <w:tcW w:w="35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3FE2" w:rsidRDefault="00473FE2" w:rsidP="007D73F5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</w:rPr>
              <w:t>磁化率к</w:t>
            </w:r>
          </w:p>
          <w:p w:rsidR="00473FE2" w:rsidRPr="007D73F5" w:rsidRDefault="00473FE2" w:rsidP="007D73F5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</w:rPr>
              <w:t>（</w:t>
            </w:r>
            <w:r w:rsidRPr="007D73F5">
              <w:rPr>
                <w:rFonts w:ascii="宋体" w:hAnsi="宋体" w:cs="宋体"/>
                <w:color w:val="000000"/>
                <w:kern w:val="0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π</w:t>
            </w:r>
            <w:r w:rsidRPr="007D73F5">
              <w:rPr>
                <w:rFonts w:ascii="宋体" w:hAnsi="宋体" w:cs="宋体"/>
                <w:color w:val="000000"/>
                <w:kern w:val="0"/>
              </w:rPr>
              <w:t>X10</w:t>
            </w:r>
            <w:r w:rsidRPr="007D73F5">
              <w:rPr>
                <w:rFonts w:ascii="宋体" w:hAnsi="宋体" w:cs="宋体"/>
                <w:color w:val="000000"/>
                <w:kern w:val="0"/>
                <w:vertAlign w:val="superscript"/>
              </w:rPr>
              <w:t>-6</w:t>
            </w:r>
            <w:r w:rsidRPr="007D73F5">
              <w:rPr>
                <w:rFonts w:ascii="宋体" w:hAnsi="宋体" w:cs="宋体" w:hint="eastAsia"/>
                <w:color w:val="000000"/>
                <w:kern w:val="0"/>
              </w:rPr>
              <w:t>）</w:t>
            </w:r>
            <w:r w:rsidRPr="007D73F5">
              <w:rPr>
                <w:rFonts w:ascii="宋体" w:hAnsi="宋体" w:cs="宋体"/>
                <w:color w:val="000000"/>
                <w:kern w:val="0"/>
              </w:rPr>
              <w:t>SI</w:t>
            </w:r>
          </w:p>
        </w:tc>
        <w:tc>
          <w:tcPr>
            <w:tcW w:w="34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3FE2" w:rsidRDefault="00473FE2" w:rsidP="007D73F5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</w:rPr>
              <w:t>剩余磁化强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度</w:t>
            </w:r>
            <w:r w:rsidRPr="007D73F5">
              <w:rPr>
                <w:rFonts w:ascii="宋体" w:hAnsi="宋体" w:cs="宋体"/>
                <w:color w:val="000000"/>
                <w:kern w:val="0"/>
              </w:rPr>
              <w:t>Jr</w:t>
            </w:r>
          </w:p>
          <w:p w:rsidR="00473FE2" w:rsidRPr="007D73F5" w:rsidRDefault="00473FE2" w:rsidP="007D73F5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</w:rPr>
              <w:t>（</w:t>
            </w:r>
            <w:r w:rsidRPr="007D73F5">
              <w:rPr>
                <w:rFonts w:ascii="Arial" w:hAnsi="Arial" w:cs="Arial"/>
                <w:color w:val="000000"/>
                <w:kern w:val="0"/>
              </w:rPr>
              <w:t>10</w:t>
            </w:r>
            <w:r w:rsidRPr="007D73F5">
              <w:rPr>
                <w:rFonts w:ascii="Arial" w:hAnsi="Arial" w:cs="Arial"/>
                <w:color w:val="000000"/>
                <w:kern w:val="0"/>
                <w:vertAlign w:val="superscript"/>
              </w:rPr>
              <w:t>-3</w:t>
            </w:r>
            <w:r w:rsidRPr="007D73F5">
              <w:rPr>
                <w:rFonts w:ascii="Arial" w:hAnsi="Arial" w:cs="Arial"/>
                <w:color w:val="000000"/>
                <w:kern w:val="0"/>
              </w:rPr>
              <w:t>A/m</w:t>
            </w:r>
            <w:r w:rsidRPr="007D73F5">
              <w:rPr>
                <w:rFonts w:ascii="宋体" w:hAnsi="宋体" w:cs="宋体" w:hint="eastAsia"/>
                <w:color w:val="000000"/>
                <w:kern w:val="0"/>
              </w:rPr>
              <w:t>）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73FE2" w:rsidRPr="007D73F5" w:rsidRDefault="00473FE2" w:rsidP="007D73F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备注</w:t>
            </w:r>
          </w:p>
        </w:tc>
      </w:tr>
      <w:tr w:rsidR="00473FE2" w:rsidRPr="008B064B" w:rsidTr="00DF6C66">
        <w:trPr>
          <w:trHeight w:val="402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73FE2" w:rsidRPr="007D73F5" w:rsidRDefault="00473FE2" w:rsidP="007D73F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73FE2" w:rsidRPr="007D73F5" w:rsidRDefault="00473FE2" w:rsidP="007D73F5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14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73FE2" w:rsidRPr="007D73F5" w:rsidRDefault="00473FE2" w:rsidP="007D73F5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73FE2" w:rsidRPr="007D73F5" w:rsidRDefault="00473FE2" w:rsidP="007D73F5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35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3FE2" w:rsidRPr="007D73F5" w:rsidRDefault="00473FE2" w:rsidP="007D73F5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34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73FE2" w:rsidRPr="007D73F5" w:rsidRDefault="00473FE2" w:rsidP="007D73F5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73FE2" w:rsidRPr="007D73F5" w:rsidRDefault="00473FE2" w:rsidP="007D73F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</w:tr>
      <w:tr w:rsidR="00473FE2" w:rsidRPr="008B064B" w:rsidTr="00DF6C66">
        <w:trPr>
          <w:trHeight w:val="615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73FE2" w:rsidRPr="007D73F5" w:rsidRDefault="00473FE2" w:rsidP="007D73F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73FE2" w:rsidRPr="007D73F5" w:rsidRDefault="00473FE2" w:rsidP="007D73F5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14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73FE2" w:rsidRPr="007D73F5" w:rsidRDefault="00473FE2" w:rsidP="007D73F5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73FE2" w:rsidRPr="007D73F5" w:rsidRDefault="00473FE2" w:rsidP="007D73F5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FE2" w:rsidRPr="007D73F5" w:rsidRDefault="00473FE2" w:rsidP="007D73F5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</w:rPr>
              <w:t>变化范围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FE2" w:rsidRPr="007D73F5" w:rsidRDefault="00473FE2" w:rsidP="007D73F5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</w:rPr>
              <w:t>平均值</w:t>
            </w:r>
            <w:r w:rsidRPr="007D73F5">
              <w:rPr>
                <w:rFonts w:ascii="宋体" w:hAnsi="宋体" w:cs="宋体"/>
                <w:color w:val="000000"/>
                <w:kern w:val="0"/>
              </w:rPr>
              <w:t xml:space="preserve">    </w:t>
            </w:r>
            <w:r w:rsidRPr="007D73F5">
              <w:rPr>
                <w:rFonts w:ascii="宋体" w:hAnsi="宋体" w:cs="宋体" w:hint="eastAsia"/>
                <w:color w:val="000000"/>
                <w:kern w:val="0"/>
              </w:rPr>
              <w:t>（常见值）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FE2" w:rsidRPr="007D73F5" w:rsidRDefault="00473FE2" w:rsidP="007D73F5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</w:rPr>
              <w:t>变化范围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FE2" w:rsidRPr="007D73F5" w:rsidRDefault="00473FE2" w:rsidP="007D73F5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</w:rPr>
              <w:t>平均值</w:t>
            </w:r>
            <w:r w:rsidRPr="007D73F5">
              <w:rPr>
                <w:rFonts w:ascii="宋体" w:hAnsi="宋体" w:cs="宋体"/>
                <w:color w:val="000000"/>
                <w:kern w:val="0"/>
              </w:rPr>
              <w:t xml:space="preserve">    </w:t>
            </w:r>
            <w:r w:rsidRPr="007D73F5">
              <w:rPr>
                <w:rFonts w:ascii="宋体" w:hAnsi="宋体" w:cs="宋体" w:hint="eastAsia"/>
                <w:color w:val="000000"/>
                <w:kern w:val="0"/>
              </w:rPr>
              <w:t>（常见值）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73FE2" w:rsidRPr="007D73F5" w:rsidRDefault="00473FE2" w:rsidP="007D73F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</w:tr>
      <w:tr w:rsidR="00473FE2" w:rsidRPr="008B064B" w:rsidTr="00DF6C66">
        <w:trPr>
          <w:trHeight w:val="46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FE2" w:rsidRPr="007D73F5" w:rsidRDefault="00473FE2" w:rsidP="007D73F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FE2" w:rsidRPr="007D73F5" w:rsidRDefault="00473FE2" w:rsidP="007D73F5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FE2" w:rsidRPr="007D73F5" w:rsidRDefault="00473FE2" w:rsidP="007D73F5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FE2" w:rsidRPr="007D73F5" w:rsidRDefault="00473FE2" w:rsidP="007D73F5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FE2" w:rsidRPr="007D73F5" w:rsidRDefault="00473FE2" w:rsidP="007D73F5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FE2" w:rsidRPr="007D73F5" w:rsidRDefault="00473FE2" w:rsidP="007D73F5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FE2" w:rsidRPr="007D73F5" w:rsidRDefault="00473FE2" w:rsidP="007D73F5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FE2" w:rsidRPr="007D73F5" w:rsidRDefault="00473FE2" w:rsidP="007D73F5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3FE2" w:rsidRPr="007D73F5" w:rsidRDefault="00473FE2" w:rsidP="007D73F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473FE2" w:rsidRPr="008B064B" w:rsidTr="00DF6C66">
        <w:trPr>
          <w:trHeight w:val="46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FE2" w:rsidRPr="007D73F5" w:rsidRDefault="00473FE2" w:rsidP="007D73F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FE2" w:rsidRPr="007D73F5" w:rsidRDefault="00473FE2" w:rsidP="007D73F5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FE2" w:rsidRPr="007D73F5" w:rsidRDefault="00473FE2" w:rsidP="007D73F5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FE2" w:rsidRPr="007D73F5" w:rsidRDefault="00473FE2" w:rsidP="007D73F5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FE2" w:rsidRPr="007D73F5" w:rsidRDefault="00473FE2" w:rsidP="007D73F5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FE2" w:rsidRPr="007D73F5" w:rsidRDefault="00473FE2" w:rsidP="007D73F5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FE2" w:rsidRPr="007D73F5" w:rsidRDefault="00473FE2" w:rsidP="007D73F5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FE2" w:rsidRPr="007D73F5" w:rsidRDefault="00473FE2" w:rsidP="007D73F5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3FE2" w:rsidRPr="007D73F5" w:rsidRDefault="00473FE2" w:rsidP="007D73F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473FE2" w:rsidRPr="008B064B" w:rsidTr="00DF6C66">
        <w:trPr>
          <w:trHeight w:val="46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FE2" w:rsidRPr="007D73F5" w:rsidRDefault="00473FE2" w:rsidP="007D73F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FE2" w:rsidRPr="007D73F5" w:rsidRDefault="00473FE2" w:rsidP="007D73F5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FE2" w:rsidRPr="007D73F5" w:rsidRDefault="00473FE2" w:rsidP="007D73F5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FE2" w:rsidRPr="007D73F5" w:rsidRDefault="00473FE2" w:rsidP="007D73F5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FE2" w:rsidRPr="007D73F5" w:rsidRDefault="00473FE2" w:rsidP="007D73F5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FE2" w:rsidRPr="007D73F5" w:rsidRDefault="00473FE2" w:rsidP="007D73F5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FE2" w:rsidRPr="007D73F5" w:rsidRDefault="00473FE2" w:rsidP="007D73F5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FE2" w:rsidRPr="007D73F5" w:rsidRDefault="00473FE2" w:rsidP="007D73F5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3FE2" w:rsidRPr="007D73F5" w:rsidRDefault="00473FE2" w:rsidP="007D73F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473FE2" w:rsidRPr="008B064B" w:rsidTr="00DF6C66">
        <w:trPr>
          <w:trHeight w:val="46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FE2" w:rsidRPr="007D73F5" w:rsidRDefault="00473FE2" w:rsidP="007D73F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FE2" w:rsidRPr="007D73F5" w:rsidRDefault="00473FE2" w:rsidP="007D73F5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FE2" w:rsidRPr="007D73F5" w:rsidRDefault="00473FE2" w:rsidP="007D73F5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FE2" w:rsidRPr="007D73F5" w:rsidRDefault="00473FE2" w:rsidP="007D73F5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FE2" w:rsidRPr="007D73F5" w:rsidRDefault="00473FE2" w:rsidP="007D73F5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FE2" w:rsidRPr="007D73F5" w:rsidRDefault="00473FE2" w:rsidP="007D73F5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FE2" w:rsidRPr="007D73F5" w:rsidRDefault="00473FE2" w:rsidP="007D73F5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FE2" w:rsidRPr="007D73F5" w:rsidRDefault="00473FE2" w:rsidP="007D73F5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3FE2" w:rsidRPr="007D73F5" w:rsidRDefault="00473FE2" w:rsidP="007D73F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473FE2" w:rsidRPr="008B064B" w:rsidTr="00DF6C66">
        <w:trPr>
          <w:trHeight w:val="46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FE2" w:rsidRPr="007D73F5" w:rsidRDefault="00473FE2" w:rsidP="007D73F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FE2" w:rsidRPr="007D73F5" w:rsidRDefault="00473FE2" w:rsidP="007D73F5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FE2" w:rsidRPr="007D73F5" w:rsidRDefault="00473FE2" w:rsidP="007D73F5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FE2" w:rsidRPr="007D73F5" w:rsidRDefault="00473FE2" w:rsidP="007D73F5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FE2" w:rsidRPr="007D73F5" w:rsidRDefault="00473FE2" w:rsidP="007D73F5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FE2" w:rsidRPr="007D73F5" w:rsidRDefault="00473FE2" w:rsidP="007D73F5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FE2" w:rsidRPr="007D73F5" w:rsidRDefault="00473FE2" w:rsidP="007D73F5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FE2" w:rsidRPr="007D73F5" w:rsidRDefault="00473FE2" w:rsidP="007D73F5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3FE2" w:rsidRPr="007D73F5" w:rsidRDefault="00473FE2" w:rsidP="007D73F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473FE2" w:rsidRPr="008B064B" w:rsidTr="00DF6C66">
        <w:trPr>
          <w:trHeight w:val="46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FE2" w:rsidRPr="007D73F5" w:rsidRDefault="00473FE2" w:rsidP="007D73F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FE2" w:rsidRPr="007D73F5" w:rsidRDefault="00473FE2" w:rsidP="007D73F5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FE2" w:rsidRPr="007D73F5" w:rsidRDefault="00473FE2" w:rsidP="007D73F5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FE2" w:rsidRPr="007D73F5" w:rsidRDefault="00473FE2" w:rsidP="007D73F5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FE2" w:rsidRPr="007D73F5" w:rsidRDefault="00473FE2" w:rsidP="007D73F5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FE2" w:rsidRPr="007D73F5" w:rsidRDefault="00473FE2" w:rsidP="007D73F5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FE2" w:rsidRPr="007D73F5" w:rsidRDefault="00473FE2" w:rsidP="007D73F5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FE2" w:rsidRPr="007D73F5" w:rsidRDefault="00473FE2" w:rsidP="007D73F5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3FE2" w:rsidRPr="007D73F5" w:rsidRDefault="00473FE2" w:rsidP="007D73F5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473FE2" w:rsidRPr="008B064B" w:rsidTr="00DF6C66">
        <w:trPr>
          <w:trHeight w:val="615"/>
        </w:trPr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73FE2" w:rsidRPr="007D73F5" w:rsidRDefault="00473FE2" w:rsidP="007D73F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统计者：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73FE2" w:rsidRPr="007D73F5" w:rsidRDefault="00473FE2" w:rsidP="007D73F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73FE2" w:rsidRPr="007D73F5" w:rsidRDefault="00473FE2" w:rsidP="007D73F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73FE2" w:rsidRPr="007D73F5" w:rsidRDefault="00473FE2" w:rsidP="007D73F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复核者：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73FE2" w:rsidRPr="007D73F5" w:rsidRDefault="00473FE2" w:rsidP="007D73F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7D73F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73FE2" w:rsidRPr="007D73F5" w:rsidRDefault="00473FE2" w:rsidP="007D73F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73FE2" w:rsidRPr="007D73F5" w:rsidRDefault="00473FE2" w:rsidP="007D73F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73FE2" w:rsidRPr="007D73F5" w:rsidRDefault="00473FE2" w:rsidP="007D73F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73FE2" w:rsidRPr="007D73F5" w:rsidRDefault="00473FE2" w:rsidP="007D73F5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</w:tr>
    </w:tbl>
    <w:p w:rsidR="00473FE2" w:rsidRDefault="00473FE2">
      <w:pPr>
        <w:rPr>
          <w:rFonts w:cs="Times New Roman"/>
        </w:rPr>
      </w:pPr>
    </w:p>
    <w:sectPr w:rsidR="00473FE2" w:rsidSect="007D73F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73F5"/>
    <w:rsid w:val="00473FE2"/>
    <w:rsid w:val="004A1915"/>
    <w:rsid w:val="0069442D"/>
    <w:rsid w:val="007D73F5"/>
    <w:rsid w:val="008B064B"/>
    <w:rsid w:val="009D1ED0"/>
    <w:rsid w:val="00DF6C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ED0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2820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38</Words>
  <Characters>221</Characters>
  <Application>Microsoft Office Outlook</Application>
  <DocSecurity>0</DocSecurity>
  <Lines>0</Lines>
  <Paragraphs>0</Paragraphs>
  <ScaleCrop>false</ScaleCrop>
  <Company>WIN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lihongh</cp:lastModifiedBy>
  <cp:revision>2</cp:revision>
  <dcterms:created xsi:type="dcterms:W3CDTF">2017-08-09T09:58:00Z</dcterms:created>
  <dcterms:modified xsi:type="dcterms:W3CDTF">2021-03-02T03:19:00Z</dcterms:modified>
</cp:coreProperties>
</file>