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39" w:type="dxa"/>
        <w:tblInd w:w="-418" w:type="dxa"/>
        <w:tblLook w:val="00A0"/>
      </w:tblPr>
      <w:tblGrid>
        <w:gridCol w:w="709"/>
        <w:gridCol w:w="709"/>
        <w:gridCol w:w="709"/>
        <w:gridCol w:w="708"/>
        <w:gridCol w:w="850"/>
        <w:gridCol w:w="897"/>
        <w:gridCol w:w="735"/>
        <w:gridCol w:w="992"/>
        <w:gridCol w:w="1134"/>
        <w:gridCol w:w="747"/>
        <w:gridCol w:w="840"/>
        <w:gridCol w:w="733"/>
        <w:gridCol w:w="880"/>
        <w:gridCol w:w="619"/>
        <w:gridCol w:w="918"/>
        <w:gridCol w:w="608"/>
        <w:gridCol w:w="850"/>
        <w:gridCol w:w="1201"/>
      </w:tblGrid>
      <w:tr w:rsidR="00E1352B" w:rsidRPr="005D64B9" w:rsidTr="001B47E7">
        <w:trPr>
          <w:trHeight w:val="1275"/>
        </w:trPr>
        <w:tc>
          <w:tcPr>
            <w:tcW w:w="14839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时间域激发极化法中间梯度装置野外记录表</w:t>
            </w:r>
          </w:p>
        </w:tc>
      </w:tr>
      <w:tr w:rsidR="00E1352B" w:rsidRPr="005D64B9" w:rsidTr="001B47E7">
        <w:trPr>
          <w:trHeight w:val="48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日期：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工区：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装置：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仪器型号：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仪器编号：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天气：</w:t>
            </w:r>
          </w:p>
        </w:tc>
      </w:tr>
      <w:tr w:rsidR="00E1352B" w:rsidRPr="005D64B9" w:rsidTr="001B47E7">
        <w:trPr>
          <w:trHeight w:val="480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布极方向：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AB: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MN: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供电周期：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充电时间：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延时：</w:t>
            </w:r>
          </w:p>
        </w:tc>
      </w:tr>
      <w:tr w:rsidR="00E1352B" w:rsidRPr="005D64B9" w:rsidTr="001B47E7">
        <w:trPr>
          <w:trHeight w:val="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线号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点号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S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p   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(mv)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△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V1 (mv)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K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测量时间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I    (mA)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   (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Ω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ρ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  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Ω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m)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1  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>1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2  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>2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  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3  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>3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 xml:space="preserve">4  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η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s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  <w:vertAlign w:val="subscript"/>
              </w:rPr>
              <w:t>4</w:t>
            </w: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vertAlign w:val="subscript"/>
              </w:rPr>
              <w:t>平均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(%)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352B" w:rsidRPr="00122454" w:rsidRDefault="00E1352B" w:rsidP="00122454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E1352B" w:rsidRPr="005D64B9" w:rsidTr="001B47E7">
        <w:trPr>
          <w:trHeight w:val="462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操作者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记录者：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计算者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2245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检查者</w:t>
            </w:r>
            <w:r w:rsidRPr="0012245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: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1352B" w:rsidRPr="00122454" w:rsidRDefault="00E1352B" w:rsidP="00122454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</w:p>
        </w:tc>
      </w:tr>
    </w:tbl>
    <w:p w:rsidR="00E1352B" w:rsidRDefault="00E1352B">
      <w:pPr>
        <w:rPr>
          <w:rFonts w:cs="Times New Roman"/>
        </w:rPr>
      </w:pPr>
    </w:p>
    <w:sectPr w:rsidR="00E1352B" w:rsidSect="00122454">
      <w:pgSz w:w="16838" w:h="11906" w:orient="landscape"/>
      <w:pgMar w:top="1134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454"/>
    <w:rsid w:val="00122454"/>
    <w:rsid w:val="001B47E7"/>
    <w:rsid w:val="001B72D9"/>
    <w:rsid w:val="005D64B9"/>
    <w:rsid w:val="00C434B4"/>
    <w:rsid w:val="00D00EC0"/>
    <w:rsid w:val="00E13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4B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35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96</Words>
  <Characters>552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2017-08-08T01:25:00Z</dcterms:created>
  <dcterms:modified xsi:type="dcterms:W3CDTF">2021-03-02T04:00:00Z</dcterms:modified>
</cp:coreProperties>
</file>