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19" w:type="dxa"/>
        <w:tblInd w:w="-106" w:type="dxa"/>
        <w:tblLook w:val="00A0"/>
      </w:tblPr>
      <w:tblGrid>
        <w:gridCol w:w="1759"/>
        <w:gridCol w:w="1191"/>
        <w:gridCol w:w="1582"/>
        <w:gridCol w:w="1582"/>
        <w:gridCol w:w="1191"/>
        <w:gridCol w:w="1582"/>
        <w:gridCol w:w="1368"/>
        <w:gridCol w:w="1191"/>
        <w:gridCol w:w="1191"/>
        <w:gridCol w:w="1582"/>
      </w:tblGrid>
      <w:tr w:rsidR="003410CA" w:rsidRPr="00970368">
        <w:trPr>
          <w:trHeight w:val="915"/>
        </w:trPr>
        <w:tc>
          <w:tcPr>
            <w:tcW w:w="1421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成果</w:t>
            </w:r>
            <w:r w:rsidRPr="008C5A99">
              <w:rPr>
                <w:rFonts w:ascii="宋体" w:hAnsi="宋体" w:cs="宋体" w:hint="eastAsia"/>
                <w:kern w:val="0"/>
                <w:sz w:val="36"/>
                <w:szCs w:val="36"/>
              </w:rPr>
              <w:t>图件登记表</w:t>
            </w:r>
          </w:p>
        </w:tc>
      </w:tr>
      <w:tr w:rsidR="003410CA" w:rsidRPr="00970368">
        <w:trPr>
          <w:trHeight w:val="499"/>
        </w:trPr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  <w:r w:rsidRPr="008C5A99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</w:p>
        </w:tc>
        <w:tc>
          <w:tcPr>
            <w:tcW w:w="5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工程号</w:t>
            </w:r>
            <w:r w:rsidRPr="008C5A99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</w:p>
        </w:tc>
        <w:tc>
          <w:tcPr>
            <w:tcW w:w="39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3410CA" w:rsidRPr="00970368">
        <w:trPr>
          <w:trHeight w:val="499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图件编号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顺序号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图件名称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图件类型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比例尺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提交单位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清绘人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拟编人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审核人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8C5A99">
              <w:rPr>
                <w:rFonts w:ascii="宋体" w:hAnsi="宋体" w:cs="宋体" w:hint="eastAsia"/>
                <w:kern w:val="0"/>
                <w:sz w:val="22"/>
                <w:szCs w:val="22"/>
              </w:rPr>
              <w:t>提交日期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410CA" w:rsidRPr="00970368">
        <w:trPr>
          <w:trHeight w:val="48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0CA" w:rsidRPr="008C5A99" w:rsidRDefault="003410CA" w:rsidP="008C5A99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8C5A9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410CA" w:rsidRDefault="003410CA">
      <w:pPr>
        <w:rPr>
          <w:rFonts w:cs="Times New Roman"/>
        </w:rPr>
      </w:pPr>
    </w:p>
    <w:sectPr w:rsidR="003410CA" w:rsidSect="008C5A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A99"/>
    <w:rsid w:val="003410CA"/>
    <w:rsid w:val="008C5A99"/>
    <w:rsid w:val="008C6802"/>
    <w:rsid w:val="00970368"/>
    <w:rsid w:val="00AA6BD9"/>
    <w:rsid w:val="00E22D5C"/>
    <w:rsid w:val="00F94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D5C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4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42</Words>
  <Characters>242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2017-08-08T01:41:00Z</dcterms:created>
  <dcterms:modified xsi:type="dcterms:W3CDTF">2021-03-02T03:48:00Z</dcterms:modified>
</cp:coreProperties>
</file>