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12" w:type="dxa"/>
        <w:tblInd w:w="-106" w:type="dxa"/>
        <w:tblLook w:val="00A0"/>
      </w:tblPr>
      <w:tblGrid>
        <w:gridCol w:w="1080"/>
        <w:gridCol w:w="1443"/>
        <w:gridCol w:w="1540"/>
        <w:gridCol w:w="1120"/>
        <w:gridCol w:w="1180"/>
        <w:gridCol w:w="1040"/>
        <w:gridCol w:w="1140"/>
        <w:gridCol w:w="4369"/>
      </w:tblGrid>
      <w:tr w:rsidR="00013D91" w:rsidRPr="0094558F" w:rsidTr="00B21C6E">
        <w:trPr>
          <w:trHeight w:val="799"/>
        </w:trPr>
        <w:tc>
          <w:tcPr>
            <w:tcW w:w="1291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CB1C0E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音像记录表</w:t>
            </w:r>
          </w:p>
        </w:tc>
      </w:tr>
      <w:tr w:rsidR="00013D91" w:rsidRPr="0094558F" w:rsidTr="00B21C6E">
        <w:trPr>
          <w:trHeight w:val="70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记录编号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记录形式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记录地点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记录对象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实物大小</w:t>
            </w:r>
            <w:r w:rsidRPr="00CB1C0E">
              <w:rPr>
                <w:rFonts w:ascii="宋体" w:cs="Times New Roman"/>
                <w:kern w:val="0"/>
              </w:rPr>
              <w:br/>
            </w:r>
            <w:r w:rsidRPr="00CB1C0E">
              <w:rPr>
                <w:rFonts w:ascii="宋体" w:hAnsi="宋体" w:cs="宋体" w:hint="eastAsia"/>
                <w:kern w:val="0"/>
              </w:rPr>
              <w:t>范围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数码图像文件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距离</w:t>
            </w:r>
          </w:p>
        </w:tc>
        <w:tc>
          <w:tcPr>
            <w:tcW w:w="4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CB1C0E">
              <w:rPr>
                <w:rFonts w:ascii="宋体" w:hAnsi="宋体" w:cs="宋体" w:hint="eastAsia"/>
                <w:kern w:val="0"/>
              </w:rPr>
              <w:t>地质意义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013D91" w:rsidRPr="0094558F" w:rsidTr="00B21C6E">
        <w:trPr>
          <w:trHeight w:val="462"/>
        </w:trPr>
        <w:tc>
          <w:tcPr>
            <w:tcW w:w="129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i/>
                <w:iCs/>
                <w:color w:val="000000"/>
                <w:kern w:val="0"/>
                <w:sz w:val="22"/>
                <w:szCs w:val="22"/>
              </w:rPr>
              <w:t>注：记录形式指：摄像、照片、录音</w:t>
            </w:r>
          </w:p>
        </w:tc>
      </w:tr>
      <w:tr w:rsidR="00013D91" w:rsidRPr="0094558F" w:rsidTr="00B21C6E">
        <w:trPr>
          <w:trHeight w:val="462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记录者：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</w:t>
            </w:r>
            <w:r w:rsidRPr="00CB1C0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期：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检查者：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</w:t>
            </w:r>
            <w:r w:rsidRPr="00CB1C0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CB1C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期：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:rsidR="00013D91" w:rsidRPr="00CB1C0E" w:rsidRDefault="00013D91" w:rsidP="00CB1C0E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013D91" w:rsidRDefault="00013D91">
      <w:pPr>
        <w:rPr>
          <w:rFonts w:cs="Times New Roman"/>
        </w:rPr>
      </w:pPr>
    </w:p>
    <w:sectPr w:rsidR="00013D91" w:rsidSect="00CB1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C0E"/>
    <w:rsid w:val="00013D91"/>
    <w:rsid w:val="004112E7"/>
    <w:rsid w:val="00457181"/>
    <w:rsid w:val="005F2A44"/>
    <w:rsid w:val="0094558F"/>
    <w:rsid w:val="00B21C6E"/>
    <w:rsid w:val="00CB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18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42</Words>
  <Characters>240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2017-08-08T01:39:00Z</dcterms:created>
  <dcterms:modified xsi:type="dcterms:W3CDTF">2021-03-03T01:06:00Z</dcterms:modified>
</cp:coreProperties>
</file>