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005C" w:rsidRDefault="00D9005C" w:rsidP="00D9005C">
      <w:pPr>
        <w:widowControl/>
        <w:jc w:val="left"/>
      </w:pPr>
    </w:p>
    <w:p w:rsidR="00D9005C" w:rsidRDefault="00D9005C" w:rsidP="00D9005C">
      <w:pPr>
        <w:widowControl/>
        <w:jc w:val="left"/>
      </w:pPr>
    </w:p>
    <w:p w:rsidR="00D9005C" w:rsidRDefault="00D9005C" w:rsidP="00D9005C">
      <w:pPr>
        <w:widowControl/>
        <w:jc w:val="left"/>
      </w:pPr>
    </w:p>
    <w:p w:rsidR="006E40CE" w:rsidRDefault="006E40CE" w:rsidP="00D9005C">
      <w:pPr>
        <w:widowControl/>
        <w:jc w:val="left"/>
      </w:pPr>
    </w:p>
    <w:p w:rsidR="00D9005C" w:rsidRPr="00DA7800" w:rsidRDefault="00D9005C" w:rsidP="00D9005C">
      <w:pPr>
        <w:pStyle w:val="aff"/>
      </w:pPr>
    </w:p>
    <w:p w:rsidR="00D9005C" w:rsidRPr="00F91FB2" w:rsidRDefault="0077164C" w:rsidP="00D9005C">
      <w:pPr>
        <w:pStyle w:val="afc"/>
      </w:pPr>
      <w:r>
        <w:rPr>
          <w:rFonts w:hint="eastAsia"/>
        </w:rPr>
        <w:t>ArcGIS</w:t>
      </w:r>
      <w:r>
        <w:rPr>
          <w:rFonts w:hint="eastAsia"/>
        </w:rPr>
        <w:t>制图之符号化（中）</w:t>
      </w:r>
      <w:r w:rsidR="008E53B4">
        <w:rPr>
          <w:rFonts w:hint="eastAsia"/>
        </w:rPr>
        <w:t>——自定义符号制图</w:t>
      </w:r>
    </w:p>
    <w:p w:rsidR="00D9005C" w:rsidRDefault="00D9005C" w:rsidP="00D9005C">
      <w:pPr>
        <w:widowControl/>
        <w:jc w:val="center"/>
        <w:rPr>
          <w:sz w:val="72"/>
          <w:szCs w:val="72"/>
        </w:rPr>
      </w:pPr>
    </w:p>
    <w:p w:rsidR="00D9005C" w:rsidRDefault="00D9005C" w:rsidP="00D9005C">
      <w:pPr>
        <w:widowControl/>
        <w:jc w:val="center"/>
      </w:pPr>
    </w:p>
    <w:p w:rsidR="00D9005C" w:rsidRDefault="00D9005C" w:rsidP="00D9005C">
      <w:pPr>
        <w:widowControl/>
        <w:jc w:val="center"/>
      </w:pPr>
    </w:p>
    <w:p w:rsidR="00D9005C" w:rsidRDefault="00D9005C" w:rsidP="00D9005C">
      <w:pPr>
        <w:widowControl/>
        <w:jc w:val="center"/>
      </w:pPr>
    </w:p>
    <w:p w:rsidR="00D9005C" w:rsidRDefault="00D9005C" w:rsidP="00D9005C">
      <w:pPr>
        <w:widowControl/>
        <w:jc w:val="center"/>
      </w:pPr>
    </w:p>
    <w:p w:rsidR="006E40CE" w:rsidRDefault="006E40CE" w:rsidP="00D9005C">
      <w:pPr>
        <w:widowControl/>
        <w:jc w:val="center"/>
      </w:pPr>
    </w:p>
    <w:p w:rsidR="006E40CE" w:rsidRDefault="006E40CE" w:rsidP="00D9005C">
      <w:pPr>
        <w:widowControl/>
        <w:jc w:val="center"/>
      </w:pPr>
    </w:p>
    <w:p w:rsidR="006E40CE" w:rsidRDefault="006E40CE" w:rsidP="00D9005C">
      <w:pPr>
        <w:widowControl/>
        <w:jc w:val="center"/>
      </w:pPr>
    </w:p>
    <w:p w:rsidR="00D9005C" w:rsidRDefault="00D9005C" w:rsidP="00D9005C">
      <w:pPr>
        <w:widowControl/>
        <w:jc w:val="center"/>
      </w:pPr>
    </w:p>
    <w:p w:rsidR="00D9005C" w:rsidRPr="006E40CE" w:rsidRDefault="00D9005C" w:rsidP="00D9005C">
      <w:pPr>
        <w:widowControl/>
        <w:jc w:val="center"/>
        <w:rPr>
          <w:rFonts w:ascii="华文中宋" w:eastAsia="华文中宋" w:hAnsi="华文中宋"/>
          <w:sz w:val="32"/>
          <w:szCs w:val="32"/>
        </w:rPr>
      </w:pPr>
      <w:r w:rsidRPr="006E40CE">
        <w:rPr>
          <w:rFonts w:ascii="华文中宋" w:eastAsia="华文中宋" w:hAnsi="华文中宋" w:hint="eastAsia"/>
          <w:sz w:val="32"/>
          <w:szCs w:val="32"/>
        </w:rPr>
        <w:t>ESRI中国（北京）有限公司</w:t>
      </w:r>
    </w:p>
    <w:p w:rsidR="00FD50EC" w:rsidRDefault="006E40CE" w:rsidP="00D9005C">
      <w:pPr>
        <w:widowControl/>
        <w:jc w:val="center"/>
        <w:rPr>
          <w:rFonts w:ascii="华文中宋" w:eastAsia="华文中宋" w:hAnsi="华文中宋"/>
          <w:sz w:val="36"/>
          <w:szCs w:val="36"/>
        </w:rPr>
        <w:sectPr w:rsidR="00FD50EC" w:rsidSect="00EC7A1B">
          <w:headerReference w:type="default" r:id="rId9"/>
          <w:footerReference w:type="default" r:id="rId10"/>
          <w:pgSz w:w="11906" w:h="16838"/>
          <w:pgMar w:top="1440" w:right="1800" w:bottom="1440" w:left="1800" w:header="851" w:footer="992" w:gutter="0"/>
          <w:pgNumType w:start="1"/>
          <w:cols w:space="425"/>
          <w:docGrid w:type="lines" w:linePitch="312"/>
        </w:sectPr>
      </w:pPr>
      <w:r>
        <w:rPr>
          <w:rFonts w:ascii="华文中宋" w:eastAsia="华文中宋" w:hAnsi="华文中宋"/>
          <w:sz w:val="36"/>
          <w:szCs w:val="36"/>
        </w:rPr>
        <w:fldChar w:fldCharType="begin"/>
      </w:r>
      <w:r>
        <w:rPr>
          <w:rFonts w:ascii="华文中宋" w:eastAsia="华文中宋" w:hAnsi="华文中宋"/>
          <w:sz w:val="36"/>
          <w:szCs w:val="36"/>
        </w:rPr>
        <w:instrText xml:space="preserve"> </w:instrText>
      </w:r>
      <w:r>
        <w:rPr>
          <w:rFonts w:ascii="华文中宋" w:eastAsia="华文中宋" w:hAnsi="华文中宋" w:hint="eastAsia"/>
          <w:sz w:val="36"/>
          <w:szCs w:val="36"/>
        </w:rPr>
        <w:instrText>TIME \@ "yyyy年M月"</w:instrText>
      </w:r>
      <w:r>
        <w:rPr>
          <w:rFonts w:ascii="华文中宋" w:eastAsia="华文中宋" w:hAnsi="华文中宋"/>
          <w:sz w:val="36"/>
          <w:szCs w:val="36"/>
        </w:rPr>
        <w:instrText xml:space="preserve"> </w:instrText>
      </w:r>
      <w:r>
        <w:rPr>
          <w:rFonts w:ascii="华文中宋" w:eastAsia="华文中宋" w:hAnsi="华文中宋"/>
          <w:sz w:val="36"/>
          <w:szCs w:val="36"/>
        </w:rPr>
        <w:fldChar w:fldCharType="separate"/>
      </w:r>
      <w:r w:rsidR="0077164C">
        <w:rPr>
          <w:rFonts w:ascii="华文中宋" w:eastAsia="华文中宋" w:hAnsi="华文中宋"/>
          <w:noProof/>
          <w:sz w:val="36"/>
          <w:szCs w:val="36"/>
        </w:rPr>
        <w:t>2011年11月</w:t>
      </w:r>
      <w:r>
        <w:rPr>
          <w:rFonts w:ascii="华文中宋" w:eastAsia="华文中宋" w:hAnsi="华文中宋"/>
          <w:sz w:val="36"/>
          <w:szCs w:val="36"/>
        </w:rPr>
        <w:fldChar w:fldCharType="end"/>
      </w:r>
    </w:p>
    <w:p w:rsidR="00D9005C" w:rsidRPr="006E40CE" w:rsidRDefault="00D9005C" w:rsidP="00D9005C">
      <w:pPr>
        <w:widowControl/>
        <w:jc w:val="center"/>
        <w:rPr>
          <w:rFonts w:ascii="华文中宋" w:eastAsia="华文中宋" w:hAnsi="华文中宋"/>
          <w:sz w:val="36"/>
          <w:szCs w:val="36"/>
        </w:rPr>
      </w:pPr>
    </w:p>
    <w:p w:rsidR="00D9005C" w:rsidRPr="0049583B" w:rsidRDefault="00D9005C" w:rsidP="00D9005C">
      <w:pPr>
        <w:widowControl/>
        <w:jc w:val="center"/>
      </w:pPr>
    </w:p>
    <w:p w:rsidR="00820FDB" w:rsidRPr="000B5A90" w:rsidRDefault="00D9005C" w:rsidP="009E4C8E">
      <w:pPr>
        <w:pStyle w:val="a0"/>
        <w:ind w:firstLineChars="0" w:firstLine="0"/>
        <w:jc w:val="left"/>
      </w:pPr>
      <w:r>
        <w:br w:type="page"/>
      </w:r>
      <w:r w:rsidR="00820FDB" w:rsidRPr="000B5A90">
        <w:rPr>
          <w:rFonts w:hint="eastAsia"/>
        </w:rPr>
        <w:lastRenderedPageBreak/>
        <w:t>版权声明</w:t>
      </w:r>
    </w:p>
    <w:p w:rsidR="00820FDB" w:rsidRPr="000B5A90" w:rsidRDefault="00820FDB" w:rsidP="009E4C8E">
      <w:pPr>
        <w:pStyle w:val="a0"/>
        <w:ind w:firstLine="560"/>
      </w:pPr>
      <w:r w:rsidRPr="000B5A90">
        <w:rPr>
          <w:rFonts w:hint="eastAsia"/>
        </w:rPr>
        <w:t>本文档版权为</w:t>
      </w:r>
      <w:r w:rsidRPr="000B5A90">
        <w:t>ESRI</w:t>
      </w:r>
      <w:r w:rsidRPr="000B5A90">
        <w:rPr>
          <w:rFonts w:hint="eastAsia"/>
        </w:rPr>
        <w:t>中国（北京）有限公司所有。未经本公司书面许可，任何单位和个人不得以任何形式摘抄、复制本文档的部分或全部，并以任何形式传播。</w:t>
      </w:r>
    </w:p>
    <w:p w:rsidR="00FD50EC" w:rsidRDefault="00FD50EC" w:rsidP="00820FDB">
      <w:pPr>
        <w:rPr>
          <w:szCs w:val="21"/>
        </w:rPr>
        <w:sectPr w:rsidR="00FD50EC" w:rsidSect="00FD50EC">
          <w:footerReference w:type="default" r:id="rId11"/>
          <w:type w:val="continuous"/>
          <w:pgSz w:w="11906" w:h="16838"/>
          <w:pgMar w:top="1440" w:right="1800" w:bottom="1440" w:left="1800" w:header="851" w:footer="992" w:gutter="0"/>
          <w:pgNumType w:start="1"/>
          <w:cols w:space="425"/>
          <w:docGrid w:type="lines" w:linePitch="312"/>
        </w:sectPr>
      </w:pPr>
    </w:p>
    <w:p w:rsidR="00820FDB" w:rsidRPr="000B5A90" w:rsidRDefault="00820FDB" w:rsidP="00820FDB">
      <w:pPr>
        <w:rPr>
          <w:szCs w:val="21"/>
        </w:rPr>
      </w:pPr>
    </w:p>
    <w:p w:rsidR="00820FDB" w:rsidRPr="000B5A90" w:rsidRDefault="00820FDB" w:rsidP="00820FDB">
      <w:pPr>
        <w:rPr>
          <w:szCs w:val="21"/>
        </w:rPr>
      </w:pPr>
    </w:p>
    <w:p w:rsidR="00820FDB" w:rsidRPr="000B5A90" w:rsidRDefault="00820FDB" w:rsidP="00820FDB">
      <w:pPr>
        <w:rPr>
          <w:szCs w:val="21"/>
        </w:rPr>
      </w:pPr>
    </w:p>
    <w:p w:rsidR="00820FDB" w:rsidRDefault="00820FDB" w:rsidP="00820FDB">
      <w:pPr>
        <w:spacing w:after="260"/>
        <w:rPr>
          <w:rFonts w:eastAsia="黑体"/>
          <w:szCs w:val="21"/>
        </w:rPr>
        <w:sectPr w:rsidR="00820FDB" w:rsidSect="00FD50EC">
          <w:type w:val="continuous"/>
          <w:pgSz w:w="11906" w:h="16838"/>
          <w:pgMar w:top="1440" w:right="1800" w:bottom="1440" w:left="1800" w:header="851" w:footer="992" w:gutter="0"/>
          <w:pgNumType w:start="1"/>
          <w:cols w:space="425"/>
          <w:docGrid w:type="lines" w:linePitch="312"/>
        </w:sectPr>
      </w:pPr>
    </w:p>
    <w:p w:rsidR="00CD2C55" w:rsidRPr="00F33AB8" w:rsidRDefault="00CD2C55" w:rsidP="00CD2C55">
      <w:pPr>
        <w:jc w:val="center"/>
        <w:rPr>
          <w:rFonts w:ascii="方正姚体" w:eastAsia="方正姚体"/>
          <w:b/>
          <w:sz w:val="32"/>
          <w:szCs w:val="32"/>
        </w:rPr>
      </w:pPr>
      <w:r w:rsidRPr="00F33AB8">
        <w:rPr>
          <w:rFonts w:ascii="方正姚体" w:eastAsia="方正姚体" w:hint="eastAsia"/>
          <w:b/>
          <w:sz w:val="32"/>
          <w:szCs w:val="32"/>
        </w:rPr>
        <w:lastRenderedPageBreak/>
        <w:t>制定及修订记录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00"/>
        <w:gridCol w:w="2219"/>
        <w:gridCol w:w="1843"/>
        <w:gridCol w:w="1275"/>
        <w:gridCol w:w="2043"/>
      </w:tblGrid>
      <w:tr w:rsidR="00CD2C55" w:rsidRPr="00013160" w:rsidTr="004867BA">
        <w:trPr>
          <w:trHeight w:val="459"/>
        </w:trPr>
        <w:tc>
          <w:tcPr>
            <w:tcW w:w="900" w:type="dxa"/>
            <w:vAlign w:val="center"/>
          </w:tcPr>
          <w:p w:rsidR="00CD2C55" w:rsidRPr="00490C9A" w:rsidRDefault="00CD2C55" w:rsidP="004867BA">
            <w:pPr>
              <w:jc w:val="center"/>
              <w:rPr>
                <w:rFonts w:ascii="黑体" w:eastAsia="黑体"/>
                <w:sz w:val="24"/>
              </w:rPr>
            </w:pPr>
            <w:r w:rsidRPr="00490C9A">
              <w:rPr>
                <w:rFonts w:ascii="黑体" w:eastAsia="黑体" w:hint="eastAsia"/>
                <w:sz w:val="24"/>
              </w:rPr>
              <w:t>版本</w:t>
            </w:r>
          </w:p>
        </w:tc>
        <w:tc>
          <w:tcPr>
            <w:tcW w:w="2219" w:type="dxa"/>
            <w:vAlign w:val="center"/>
          </w:tcPr>
          <w:p w:rsidR="00CD2C55" w:rsidRPr="00490C9A" w:rsidRDefault="00CD2C55" w:rsidP="004867BA">
            <w:pPr>
              <w:jc w:val="center"/>
              <w:rPr>
                <w:rFonts w:ascii="黑体" w:eastAsia="黑体"/>
                <w:sz w:val="24"/>
              </w:rPr>
            </w:pPr>
            <w:r w:rsidRPr="00490C9A">
              <w:rPr>
                <w:rFonts w:ascii="黑体" w:eastAsia="黑体" w:hint="eastAsia"/>
                <w:sz w:val="24"/>
              </w:rPr>
              <w:t>完成日期</w:t>
            </w:r>
          </w:p>
        </w:tc>
        <w:tc>
          <w:tcPr>
            <w:tcW w:w="1843" w:type="dxa"/>
            <w:vAlign w:val="center"/>
          </w:tcPr>
          <w:p w:rsidR="00CD2C55" w:rsidRPr="00490C9A" w:rsidRDefault="00CD2C55" w:rsidP="004867BA">
            <w:pPr>
              <w:jc w:val="center"/>
              <w:rPr>
                <w:rFonts w:ascii="黑体" w:eastAsia="黑体"/>
                <w:sz w:val="24"/>
              </w:rPr>
            </w:pPr>
            <w:r>
              <w:rPr>
                <w:rFonts w:ascii="黑体" w:eastAsia="黑体" w:hint="eastAsia"/>
                <w:sz w:val="24"/>
              </w:rPr>
              <w:t>编写/</w:t>
            </w:r>
            <w:r w:rsidRPr="00490C9A">
              <w:rPr>
                <w:rFonts w:ascii="黑体" w:eastAsia="黑体" w:hint="eastAsia"/>
                <w:sz w:val="24"/>
              </w:rPr>
              <w:t>修订纪要</w:t>
            </w:r>
          </w:p>
        </w:tc>
        <w:tc>
          <w:tcPr>
            <w:tcW w:w="1275" w:type="dxa"/>
            <w:vAlign w:val="center"/>
          </w:tcPr>
          <w:p w:rsidR="00CD2C55" w:rsidRPr="00490C9A" w:rsidRDefault="00CD2C55" w:rsidP="004867BA">
            <w:pPr>
              <w:jc w:val="center"/>
              <w:rPr>
                <w:rFonts w:ascii="黑体" w:eastAsia="黑体"/>
                <w:sz w:val="24"/>
              </w:rPr>
            </w:pPr>
            <w:r w:rsidRPr="00490C9A">
              <w:rPr>
                <w:rFonts w:ascii="黑体" w:eastAsia="黑体" w:hint="eastAsia"/>
                <w:sz w:val="24"/>
              </w:rPr>
              <w:t>编写者</w:t>
            </w:r>
          </w:p>
        </w:tc>
        <w:tc>
          <w:tcPr>
            <w:tcW w:w="2043" w:type="dxa"/>
            <w:vAlign w:val="center"/>
          </w:tcPr>
          <w:p w:rsidR="00CD2C55" w:rsidRPr="00490C9A" w:rsidRDefault="00CD2C55" w:rsidP="004867BA">
            <w:pPr>
              <w:jc w:val="center"/>
              <w:rPr>
                <w:rFonts w:ascii="黑体" w:eastAsia="黑体"/>
                <w:sz w:val="24"/>
              </w:rPr>
            </w:pPr>
            <w:r w:rsidRPr="00490C9A">
              <w:rPr>
                <w:rFonts w:ascii="黑体" w:eastAsia="黑体" w:hint="eastAsia"/>
                <w:sz w:val="24"/>
              </w:rPr>
              <w:t>备 注</w:t>
            </w:r>
          </w:p>
        </w:tc>
      </w:tr>
      <w:tr w:rsidR="00CD2C55" w:rsidRPr="00013160" w:rsidTr="004867BA">
        <w:trPr>
          <w:trHeight w:val="540"/>
        </w:trPr>
        <w:tc>
          <w:tcPr>
            <w:tcW w:w="900" w:type="dxa"/>
            <w:vAlign w:val="center"/>
          </w:tcPr>
          <w:p w:rsidR="00CD2C55" w:rsidRPr="00013160" w:rsidRDefault="00CD2C55" w:rsidP="004867BA">
            <w:pPr>
              <w:pStyle w:val="a0"/>
              <w:ind w:firstLineChars="0" w:firstLine="0"/>
            </w:pPr>
          </w:p>
        </w:tc>
        <w:tc>
          <w:tcPr>
            <w:tcW w:w="2219" w:type="dxa"/>
            <w:vAlign w:val="center"/>
          </w:tcPr>
          <w:p w:rsidR="00CD2C55" w:rsidRPr="00013160" w:rsidRDefault="00CD2C55" w:rsidP="004867BA">
            <w:pPr>
              <w:pStyle w:val="a0"/>
              <w:ind w:firstLineChars="0" w:firstLine="0"/>
            </w:pPr>
          </w:p>
        </w:tc>
        <w:tc>
          <w:tcPr>
            <w:tcW w:w="1843" w:type="dxa"/>
            <w:vAlign w:val="center"/>
          </w:tcPr>
          <w:p w:rsidR="00CD2C55" w:rsidRPr="00013160" w:rsidRDefault="00CD2C55" w:rsidP="004867BA">
            <w:pPr>
              <w:pStyle w:val="a0"/>
              <w:ind w:firstLineChars="0" w:firstLine="0"/>
            </w:pPr>
          </w:p>
        </w:tc>
        <w:tc>
          <w:tcPr>
            <w:tcW w:w="1275" w:type="dxa"/>
            <w:vAlign w:val="center"/>
          </w:tcPr>
          <w:p w:rsidR="00CD2C55" w:rsidRPr="00013160" w:rsidRDefault="00CD2C55" w:rsidP="004867BA">
            <w:pPr>
              <w:pStyle w:val="a0"/>
              <w:ind w:firstLineChars="0" w:firstLine="0"/>
            </w:pPr>
          </w:p>
        </w:tc>
        <w:tc>
          <w:tcPr>
            <w:tcW w:w="2043" w:type="dxa"/>
            <w:vAlign w:val="center"/>
          </w:tcPr>
          <w:p w:rsidR="00CD2C55" w:rsidRPr="00013160" w:rsidRDefault="00CD2C55" w:rsidP="004867BA">
            <w:pPr>
              <w:pStyle w:val="a0"/>
              <w:ind w:firstLineChars="0" w:firstLine="0"/>
            </w:pPr>
          </w:p>
        </w:tc>
      </w:tr>
      <w:tr w:rsidR="00CD2C55" w:rsidRPr="00013160" w:rsidTr="004867BA">
        <w:trPr>
          <w:trHeight w:val="540"/>
        </w:trPr>
        <w:tc>
          <w:tcPr>
            <w:tcW w:w="900" w:type="dxa"/>
            <w:vAlign w:val="center"/>
          </w:tcPr>
          <w:p w:rsidR="00CD2C55" w:rsidRPr="00013160" w:rsidRDefault="00CD2C55" w:rsidP="004867BA">
            <w:pPr>
              <w:pStyle w:val="a0"/>
              <w:ind w:firstLineChars="0" w:firstLine="0"/>
            </w:pPr>
          </w:p>
        </w:tc>
        <w:tc>
          <w:tcPr>
            <w:tcW w:w="2219" w:type="dxa"/>
            <w:vAlign w:val="center"/>
          </w:tcPr>
          <w:p w:rsidR="00CD2C55" w:rsidRPr="00013160" w:rsidRDefault="00CD2C55" w:rsidP="004867BA">
            <w:pPr>
              <w:pStyle w:val="a0"/>
              <w:ind w:firstLineChars="0" w:firstLine="0"/>
            </w:pPr>
          </w:p>
        </w:tc>
        <w:tc>
          <w:tcPr>
            <w:tcW w:w="1843" w:type="dxa"/>
            <w:vAlign w:val="center"/>
          </w:tcPr>
          <w:p w:rsidR="00CD2C55" w:rsidRPr="00013160" w:rsidRDefault="00CD2C55" w:rsidP="004867BA">
            <w:pPr>
              <w:pStyle w:val="a0"/>
              <w:ind w:firstLineChars="0" w:firstLine="0"/>
            </w:pPr>
          </w:p>
        </w:tc>
        <w:tc>
          <w:tcPr>
            <w:tcW w:w="1275" w:type="dxa"/>
            <w:vAlign w:val="center"/>
          </w:tcPr>
          <w:p w:rsidR="00CD2C55" w:rsidRPr="00013160" w:rsidRDefault="00CD2C55" w:rsidP="004867BA">
            <w:pPr>
              <w:pStyle w:val="a0"/>
              <w:ind w:firstLineChars="0" w:firstLine="0"/>
            </w:pPr>
          </w:p>
        </w:tc>
        <w:tc>
          <w:tcPr>
            <w:tcW w:w="2043" w:type="dxa"/>
            <w:vAlign w:val="center"/>
          </w:tcPr>
          <w:p w:rsidR="00CD2C55" w:rsidRPr="00013160" w:rsidRDefault="00CD2C55" w:rsidP="004867BA">
            <w:pPr>
              <w:pStyle w:val="a0"/>
              <w:ind w:firstLineChars="0" w:firstLine="0"/>
            </w:pPr>
          </w:p>
        </w:tc>
      </w:tr>
      <w:tr w:rsidR="00CD2C55" w:rsidRPr="00013160" w:rsidTr="004867BA">
        <w:trPr>
          <w:trHeight w:val="540"/>
        </w:trPr>
        <w:tc>
          <w:tcPr>
            <w:tcW w:w="900" w:type="dxa"/>
            <w:vAlign w:val="center"/>
          </w:tcPr>
          <w:p w:rsidR="00CD2C55" w:rsidRDefault="00CD2C55" w:rsidP="004867BA">
            <w:pPr>
              <w:pStyle w:val="a0"/>
              <w:ind w:firstLineChars="0" w:firstLine="0"/>
            </w:pPr>
          </w:p>
        </w:tc>
        <w:tc>
          <w:tcPr>
            <w:tcW w:w="2219" w:type="dxa"/>
            <w:vAlign w:val="center"/>
          </w:tcPr>
          <w:p w:rsidR="00CD2C55" w:rsidRDefault="00CD2C55" w:rsidP="004867BA">
            <w:pPr>
              <w:pStyle w:val="a0"/>
              <w:ind w:firstLineChars="0" w:firstLine="0"/>
            </w:pPr>
          </w:p>
        </w:tc>
        <w:tc>
          <w:tcPr>
            <w:tcW w:w="1843" w:type="dxa"/>
            <w:vAlign w:val="center"/>
          </w:tcPr>
          <w:p w:rsidR="00CD2C55" w:rsidRDefault="00CD2C55" w:rsidP="004867BA">
            <w:pPr>
              <w:pStyle w:val="a0"/>
              <w:ind w:firstLineChars="0" w:firstLine="0"/>
            </w:pPr>
          </w:p>
        </w:tc>
        <w:tc>
          <w:tcPr>
            <w:tcW w:w="1275" w:type="dxa"/>
            <w:vAlign w:val="center"/>
          </w:tcPr>
          <w:p w:rsidR="00CD2C55" w:rsidRDefault="00CD2C55" w:rsidP="004867BA">
            <w:pPr>
              <w:pStyle w:val="a0"/>
              <w:ind w:firstLineChars="0" w:firstLine="0"/>
            </w:pPr>
          </w:p>
        </w:tc>
        <w:tc>
          <w:tcPr>
            <w:tcW w:w="2043" w:type="dxa"/>
            <w:vAlign w:val="center"/>
          </w:tcPr>
          <w:p w:rsidR="00CD2C55" w:rsidRPr="00013160" w:rsidRDefault="00CD2C55" w:rsidP="004867BA">
            <w:pPr>
              <w:pStyle w:val="a0"/>
              <w:ind w:firstLineChars="0" w:firstLine="0"/>
            </w:pPr>
          </w:p>
        </w:tc>
      </w:tr>
      <w:tr w:rsidR="00CD2C55" w:rsidRPr="00013160" w:rsidTr="004867BA">
        <w:trPr>
          <w:trHeight w:val="540"/>
        </w:trPr>
        <w:tc>
          <w:tcPr>
            <w:tcW w:w="900" w:type="dxa"/>
            <w:vAlign w:val="center"/>
          </w:tcPr>
          <w:p w:rsidR="00CD2C55" w:rsidRPr="00013160" w:rsidRDefault="00CD2C55" w:rsidP="004867BA">
            <w:pPr>
              <w:pStyle w:val="a0"/>
              <w:ind w:firstLineChars="0" w:firstLine="0"/>
            </w:pPr>
          </w:p>
        </w:tc>
        <w:tc>
          <w:tcPr>
            <w:tcW w:w="2219" w:type="dxa"/>
            <w:vAlign w:val="center"/>
          </w:tcPr>
          <w:p w:rsidR="00CD2C55" w:rsidRPr="00013160" w:rsidRDefault="00CD2C55" w:rsidP="004867BA">
            <w:pPr>
              <w:pStyle w:val="a0"/>
              <w:ind w:firstLineChars="0" w:firstLine="0"/>
            </w:pPr>
          </w:p>
        </w:tc>
        <w:tc>
          <w:tcPr>
            <w:tcW w:w="1843" w:type="dxa"/>
            <w:vAlign w:val="center"/>
          </w:tcPr>
          <w:p w:rsidR="00CD2C55" w:rsidRPr="00013160" w:rsidRDefault="00CD2C55" w:rsidP="004867BA">
            <w:pPr>
              <w:pStyle w:val="a0"/>
              <w:ind w:firstLineChars="0" w:firstLine="0"/>
            </w:pPr>
          </w:p>
        </w:tc>
        <w:tc>
          <w:tcPr>
            <w:tcW w:w="1275" w:type="dxa"/>
            <w:vAlign w:val="center"/>
          </w:tcPr>
          <w:p w:rsidR="00CD2C55" w:rsidRPr="00013160" w:rsidRDefault="00CD2C55" w:rsidP="004867BA">
            <w:pPr>
              <w:pStyle w:val="a0"/>
              <w:ind w:firstLineChars="0" w:firstLine="0"/>
            </w:pPr>
          </w:p>
        </w:tc>
        <w:tc>
          <w:tcPr>
            <w:tcW w:w="2043" w:type="dxa"/>
            <w:vAlign w:val="center"/>
          </w:tcPr>
          <w:p w:rsidR="00CD2C55" w:rsidRPr="00013160" w:rsidRDefault="00CD2C55" w:rsidP="004867BA">
            <w:pPr>
              <w:pStyle w:val="a0"/>
              <w:ind w:firstLineChars="0" w:firstLine="0"/>
            </w:pPr>
          </w:p>
        </w:tc>
      </w:tr>
      <w:tr w:rsidR="00CD2C55" w:rsidRPr="00013160" w:rsidTr="004867BA">
        <w:trPr>
          <w:trHeight w:val="540"/>
        </w:trPr>
        <w:tc>
          <w:tcPr>
            <w:tcW w:w="900" w:type="dxa"/>
            <w:vAlign w:val="center"/>
          </w:tcPr>
          <w:p w:rsidR="00CD2C55" w:rsidRDefault="00CD2C55" w:rsidP="004867BA">
            <w:pPr>
              <w:pStyle w:val="a0"/>
              <w:ind w:firstLineChars="0" w:firstLine="0"/>
            </w:pPr>
          </w:p>
        </w:tc>
        <w:tc>
          <w:tcPr>
            <w:tcW w:w="2219" w:type="dxa"/>
            <w:vAlign w:val="center"/>
          </w:tcPr>
          <w:p w:rsidR="00CD2C55" w:rsidRDefault="00CD2C55" w:rsidP="004867BA">
            <w:pPr>
              <w:pStyle w:val="a0"/>
              <w:ind w:firstLineChars="0" w:firstLine="0"/>
            </w:pPr>
          </w:p>
        </w:tc>
        <w:tc>
          <w:tcPr>
            <w:tcW w:w="1843" w:type="dxa"/>
            <w:vAlign w:val="center"/>
          </w:tcPr>
          <w:p w:rsidR="00CD2C55" w:rsidRPr="00013160" w:rsidRDefault="00CD2C55" w:rsidP="004867BA">
            <w:pPr>
              <w:pStyle w:val="a0"/>
              <w:ind w:firstLineChars="0" w:firstLine="0"/>
            </w:pPr>
          </w:p>
        </w:tc>
        <w:tc>
          <w:tcPr>
            <w:tcW w:w="1275" w:type="dxa"/>
            <w:vAlign w:val="center"/>
          </w:tcPr>
          <w:p w:rsidR="00CD2C55" w:rsidRPr="00013160" w:rsidRDefault="00CD2C55" w:rsidP="004867BA">
            <w:pPr>
              <w:pStyle w:val="a0"/>
              <w:ind w:firstLineChars="0" w:firstLine="0"/>
            </w:pPr>
          </w:p>
        </w:tc>
        <w:tc>
          <w:tcPr>
            <w:tcW w:w="2043" w:type="dxa"/>
            <w:vAlign w:val="center"/>
          </w:tcPr>
          <w:p w:rsidR="00CD2C55" w:rsidRPr="00013160" w:rsidRDefault="00CD2C55" w:rsidP="004867BA">
            <w:pPr>
              <w:pStyle w:val="a0"/>
              <w:ind w:firstLineChars="0" w:firstLine="0"/>
            </w:pPr>
          </w:p>
        </w:tc>
      </w:tr>
      <w:tr w:rsidR="00CD2C55" w:rsidRPr="00013160" w:rsidTr="004867BA">
        <w:trPr>
          <w:trHeight w:val="540"/>
        </w:trPr>
        <w:tc>
          <w:tcPr>
            <w:tcW w:w="900" w:type="dxa"/>
            <w:vAlign w:val="center"/>
          </w:tcPr>
          <w:p w:rsidR="00CD2C55" w:rsidRDefault="00CD2C55" w:rsidP="004867BA">
            <w:pPr>
              <w:pStyle w:val="a0"/>
              <w:ind w:firstLineChars="0" w:firstLine="0"/>
            </w:pPr>
          </w:p>
        </w:tc>
        <w:tc>
          <w:tcPr>
            <w:tcW w:w="2219" w:type="dxa"/>
            <w:vAlign w:val="center"/>
          </w:tcPr>
          <w:p w:rsidR="00CD2C55" w:rsidRDefault="00CD2C55" w:rsidP="004867BA">
            <w:pPr>
              <w:pStyle w:val="a0"/>
              <w:ind w:firstLineChars="0" w:firstLine="0"/>
            </w:pPr>
          </w:p>
        </w:tc>
        <w:tc>
          <w:tcPr>
            <w:tcW w:w="1843" w:type="dxa"/>
            <w:vAlign w:val="center"/>
          </w:tcPr>
          <w:p w:rsidR="00CD2C55" w:rsidRDefault="00CD2C55" w:rsidP="004867BA">
            <w:pPr>
              <w:pStyle w:val="a0"/>
              <w:ind w:firstLineChars="0" w:firstLine="0"/>
            </w:pPr>
          </w:p>
        </w:tc>
        <w:tc>
          <w:tcPr>
            <w:tcW w:w="1275" w:type="dxa"/>
            <w:vAlign w:val="center"/>
          </w:tcPr>
          <w:p w:rsidR="00CD2C55" w:rsidRDefault="00CD2C55" w:rsidP="004867BA">
            <w:pPr>
              <w:pStyle w:val="a0"/>
              <w:ind w:firstLineChars="0" w:firstLine="0"/>
            </w:pPr>
          </w:p>
        </w:tc>
        <w:tc>
          <w:tcPr>
            <w:tcW w:w="2043" w:type="dxa"/>
            <w:vAlign w:val="center"/>
          </w:tcPr>
          <w:p w:rsidR="00CD2C55" w:rsidRPr="00013160" w:rsidRDefault="00CD2C55" w:rsidP="004867BA">
            <w:pPr>
              <w:pStyle w:val="a0"/>
              <w:ind w:firstLineChars="0" w:firstLine="0"/>
            </w:pPr>
          </w:p>
        </w:tc>
      </w:tr>
      <w:tr w:rsidR="00CD2C55" w:rsidRPr="00013160" w:rsidTr="004867BA">
        <w:trPr>
          <w:trHeight w:val="540"/>
        </w:trPr>
        <w:tc>
          <w:tcPr>
            <w:tcW w:w="900" w:type="dxa"/>
            <w:vAlign w:val="center"/>
          </w:tcPr>
          <w:p w:rsidR="00CD2C55" w:rsidRDefault="00CD2C55" w:rsidP="004867BA">
            <w:pPr>
              <w:pStyle w:val="a0"/>
              <w:ind w:firstLineChars="0" w:firstLine="0"/>
            </w:pPr>
          </w:p>
        </w:tc>
        <w:tc>
          <w:tcPr>
            <w:tcW w:w="2219" w:type="dxa"/>
            <w:vAlign w:val="center"/>
          </w:tcPr>
          <w:p w:rsidR="00CD2C55" w:rsidRDefault="00CD2C55" w:rsidP="004867BA">
            <w:pPr>
              <w:pStyle w:val="a0"/>
              <w:ind w:firstLineChars="0" w:firstLine="0"/>
            </w:pPr>
          </w:p>
        </w:tc>
        <w:tc>
          <w:tcPr>
            <w:tcW w:w="1843" w:type="dxa"/>
            <w:vAlign w:val="center"/>
          </w:tcPr>
          <w:p w:rsidR="00CD2C55" w:rsidRDefault="00CD2C55" w:rsidP="004867BA">
            <w:pPr>
              <w:pStyle w:val="a0"/>
              <w:ind w:firstLineChars="0" w:firstLine="0"/>
            </w:pPr>
          </w:p>
        </w:tc>
        <w:tc>
          <w:tcPr>
            <w:tcW w:w="1275" w:type="dxa"/>
            <w:vAlign w:val="center"/>
          </w:tcPr>
          <w:p w:rsidR="00CD2C55" w:rsidRDefault="00CD2C55" w:rsidP="004867BA">
            <w:pPr>
              <w:pStyle w:val="a0"/>
              <w:ind w:firstLineChars="0" w:firstLine="0"/>
            </w:pPr>
          </w:p>
        </w:tc>
        <w:tc>
          <w:tcPr>
            <w:tcW w:w="2043" w:type="dxa"/>
            <w:vAlign w:val="center"/>
          </w:tcPr>
          <w:p w:rsidR="00CD2C55" w:rsidRPr="00013160" w:rsidRDefault="00CD2C55" w:rsidP="004867BA">
            <w:pPr>
              <w:pStyle w:val="a0"/>
              <w:ind w:firstLineChars="0" w:firstLine="0"/>
            </w:pPr>
          </w:p>
        </w:tc>
      </w:tr>
    </w:tbl>
    <w:p w:rsidR="00FD53EA" w:rsidRDefault="00FD53EA" w:rsidP="00FD53EA">
      <w:pPr>
        <w:pStyle w:val="a0"/>
        <w:ind w:firstLineChars="0" w:firstLine="0"/>
        <w:sectPr w:rsidR="00FD53EA" w:rsidSect="00EC7A1B">
          <w:footerReference w:type="default" r:id="rId12"/>
          <w:pgSz w:w="11906" w:h="16838"/>
          <w:pgMar w:top="1440" w:right="1800" w:bottom="1440" w:left="1800" w:header="851" w:footer="992" w:gutter="0"/>
          <w:pgNumType w:start="1"/>
          <w:cols w:space="425"/>
          <w:docGrid w:type="lines" w:linePitch="312"/>
        </w:sectPr>
      </w:pPr>
    </w:p>
    <w:p w:rsidR="00D11812" w:rsidRDefault="00E01E39" w:rsidP="00E01E39">
      <w:pPr>
        <w:pStyle w:val="aff"/>
      </w:pPr>
      <w:r>
        <w:rPr>
          <w:rFonts w:hint="eastAsia"/>
        </w:rPr>
        <w:lastRenderedPageBreak/>
        <w:t>目  录</w:t>
      </w:r>
    </w:p>
    <w:p w:rsidR="0018261E" w:rsidRDefault="0018261E" w:rsidP="00C47451"/>
    <w:p w:rsidR="00C47451" w:rsidRDefault="00EF7B51" w:rsidP="00C47451">
      <w:r>
        <w:rPr>
          <w:rFonts w:hint="eastAsia"/>
        </w:rPr>
        <w:t xml:space="preserve"> </w:t>
      </w:r>
    </w:p>
    <w:p w:rsidR="00C47451" w:rsidRDefault="00C47451" w:rsidP="00C47451">
      <w:pPr>
        <w:sectPr w:rsidR="00C47451" w:rsidSect="00FD50EC">
          <w:footerReference w:type="default" r:id="rId13"/>
          <w:pgSz w:w="11906" w:h="16838"/>
          <w:pgMar w:top="1440" w:right="1800" w:bottom="1440" w:left="1800" w:header="851" w:footer="992" w:gutter="0"/>
          <w:pgNumType w:fmt="upperRoman" w:start="1"/>
          <w:cols w:space="425"/>
          <w:docGrid w:type="lines" w:linePitch="312"/>
        </w:sectPr>
      </w:pPr>
    </w:p>
    <w:p w:rsidR="007F0C14" w:rsidRDefault="007F0C14" w:rsidP="007F0C14">
      <w:pPr>
        <w:pStyle w:val="af4"/>
        <w:spacing w:line="360" w:lineRule="auto"/>
        <w:ind w:firstLineChars="200" w:firstLine="480"/>
        <w:rPr>
          <w:rFonts w:ascii="simsun" w:hAnsi="simsun"/>
          <w:color w:val="464646"/>
          <w:sz w:val="21"/>
          <w:szCs w:val="21"/>
        </w:rPr>
      </w:pPr>
      <w:r>
        <w:rPr>
          <w:rFonts w:hint="eastAsia"/>
          <w:color w:val="464646"/>
        </w:rPr>
        <w:lastRenderedPageBreak/>
        <w:t>利用ArcGIS自带的符号库文件进行制图，虽然节省了我们的制图时间，可是在有特殊的符号需求，或者想使用已有的漂亮的符号制图，该如何进行呢？本文将为您介绍基于ArcGIS的自定义符号制图方法。</w:t>
      </w:r>
    </w:p>
    <w:p w:rsidR="007F0C14" w:rsidRDefault="007F0C14" w:rsidP="007F0C14">
      <w:pPr>
        <w:pStyle w:val="af4"/>
        <w:spacing w:line="360" w:lineRule="auto"/>
        <w:ind w:firstLineChars="200" w:firstLine="480"/>
        <w:rPr>
          <w:rFonts w:ascii="simsun" w:hAnsi="simsun"/>
          <w:color w:val="464646"/>
          <w:sz w:val="21"/>
          <w:szCs w:val="21"/>
        </w:rPr>
      </w:pPr>
      <w:r>
        <w:rPr>
          <w:rFonts w:hint="eastAsia"/>
          <w:color w:val="464646"/>
        </w:rPr>
        <w:t>首先我们来看下进入Symbol Selector后，properties/type下的点、线、面要素的符号类型：</w:t>
      </w:r>
      <w:r>
        <w:rPr>
          <w:rFonts w:ascii="simsun" w:hAnsi="simsun"/>
          <w:color w:val="464646"/>
          <w:sz w:val="21"/>
          <w:szCs w:val="21"/>
        </w:rPr>
        <w:t xml:space="preserve"> </w:t>
      </w:r>
    </w:p>
    <w:p w:rsidR="007F0C14" w:rsidRDefault="007F0C14" w:rsidP="007F0C14">
      <w:pPr>
        <w:pStyle w:val="af4"/>
        <w:spacing w:line="360" w:lineRule="auto"/>
        <w:ind w:firstLineChars="200" w:firstLine="420"/>
        <w:jc w:val="center"/>
        <w:rPr>
          <w:rFonts w:ascii="simsun" w:hAnsi="simsun"/>
          <w:color w:val="464646"/>
          <w:sz w:val="21"/>
          <w:szCs w:val="21"/>
        </w:rPr>
      </w:pPr>
      <w:r>
        <w:rPr>
          <w:rFonts w:ascii="simsun" w:hAnsi="simsun" w:hint="eastAsia"/>
          <w:noProof/>
          <w:color w:val="3E73A0"/>
          <w:sz w:val="21"/>
          <w:szCs w:val="21"/>
        </w:rPr>
        <w:drawing>
          <wp:inline distT="0" distB="0" distL="0" distR="0">
            <wp:extent cx="1531620" cy="1173480"/>
            <wp:effectExtent l="0" t="0" r="0" b="7620"/>
            <wp:docPr id="15" name="图片 15" descr="ArcGIS制图之符号化（中）鈥斪远ㄒ宸胖仆">
              <a:hlinkClick xmlns:a="http://schemas.openxmlformats.org/drawingml/2006/main" r:id="rId14" tgtFrame="_blank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ArcGIS制图之符号化（中）鈥斪远ㄒ宸胖仆">
                      <a:hlinkClick r:id="rId14" tgtFrame="_blank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1620" cy="1173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F0C14" w:rsidRDefault="007F0C14" w:rsidP="007F0C14">
      <w:pPr>
        <w:pStyle w:val="af4"/>
        <w:spacing w:line="360" w:lineRule="auto"/>
        <w:ind w:firstLineChars="200" w:firstLine="480"/>
        <w:jc w:val="center"/>
        <w:rPr>
          <w:rFonts w:ascii="simsun" w:hAnsi="simsun"/>
          <w:color w:val="464646"/>
          <w:sz w:val="21"/>
          <w:szCs w:val="21"/>
        </w:rPr>
      </w:pPr>
      <w:r>
        <w:rPr>
          <w:noProof/>
          <w:color w:val="0000FF"/>
        </w:rPr>
        <w:drawing>
          <wp:inline distT="0" distB="0" distL="0" distR="0">
            <wp:extent cx="1630680" cy="1173480"/>
            <wp:effectExtent l="0" t="0" r="7620" b="7620"/>
            <wp:docPr id="14" name="图片 14" descr="http://www.arcgisonline.cn/agsolcn/images/resource/technic/8/15-s.jpg">
              <a:hlinkClick xmlns:a="http://schemas.openxmlformats.org/drawingml/2006/main" r:id="rId1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www.arcgisonline.cn/agsolcn/images/resource/technic/8/15-s.jpg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0680" cy="1173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F0C14" w:rsidRDefault="007F0C14" w:rsidP="007F0C14">
      <w:pPr>
        <w:pStyle w:val="af4"/>
        <w:spacing w:line="360" w:lineRule="auto"/>
        <w:ind w:firstLineChars="200" w:firstLine="480"/>
        <w:jc w:val="center"/>
        <w:rPr>
          <w:rFonts w:ascii="simsun" w:hAnsi="simsun"/>
          <w:color w:val="464646"/>
          <w:sz w:val="21"/>
          <w:szCs w:val="21"/>
        </w:rPr>
      </w:pPr>
      <w:r>
        <w:rPr>
          <w:noProof/>
          <w:color w:val="0000FF"/>
        </w:rPr>
        <w:drawing>
          <wp:inline distT="0" distB="0" distL="0" distR="0">
            <wp:extent cx="1638300" cy="1173480"/>
            <wp:effectExtent l="0" t="0" r="0" b="7620"/>
            <wp:docPr id="13" name="图片 13" descr="http://www.arcgisonline.cn/agsolcn/images/resource/technic/8/16-s.jpg">
              <a:hlinkClick xmlns:a="http://schemas.openxmlformats.org/drawingml/2006/main" r:id="rId1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www.arcgisonline.cn/agsolcn/images/resource/technic/8/16-s.jpg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8300" cy="1173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F0C14" w:rsidRDefault="007F0C14" w:rsidP="007F0C14">
      <w:pPr>
        <w:pStyle w:val="af4"/>
        <w:spacing w:line="360" w:lineRule="auto"/>
        <w:ind w:firstLine="361"/>
        <w:jc w:val="center"/>
        <w:rPr>
          <w:rFonts w:ascii="simsun" w:hAnsi="simsun"/>
          <w:color w:val="464646"/>
          <w:sz w:val="21"/>
          <w:szCs w:val="21"/>
        </w:rPr>
      </w:pPr>
      <w:r>
        <w:rPr>
          <w:rFonts w:hint="eastAsia"/>
          <w:b/>
          <w:bCs/>
          <w:color w:val="464646"/>
          <w:sz w:val="18"/>
          <w:szCs w:val="22"/>
        </w:rPr>
        <w:t>图1 点、线、面要素的符号类型</w:t>
      </w:r>
    </w:p>
    <w:p w:rsidR="007F0C14" w:rsidRDefault="007F0C14" w:rsidP="007F0C14">
      <w:pPr>
        <w:pStyle w:val="af4"/>
        <w:spacing w:line="360" w:lineRule="auto"/>
        <w:ind w:firstLineChars="200" w:firstLine="480"/>
        <w:rPr>
          <w:rFonts w:ascii="simsun" w:hAnsi="simsun"/>
          <w:color w:val="464646"/>
          <w:sz w:val="21"/>
          <w:szCs w:val="21"/>
        </w:rPr>
      </w:pPr>
      <w:r>
        <w:rPr>
          <w:rFonts w:hint="eastAsia"/>
          <w:color w:val="464646"/>
        </w:rPr>
        <w:t>上图中，Marker Symbol对应点要素，Line Symbol对应线要素，而Fill Symbol则对应面要素。我们的自定义符号就基于上述符号类型来展开</w:t>
      </w:r>
    </w:p>
    <w:p w:rsidR="007F0C14" w:rsidRDefault="007F0C14" w:rsidP="007F0C14">
      <w:pPr>
        <w:pStyle w:val="af4"/>
        <w:spacing w:line="360" w:lineRule="auto"/>
        <w:ind w:firstLine="542"/>
        <w:outlineLvl w:val="2"/>
        <w:rPr>
          <w:rFonts w:ascii="simsun" w:hAnsi="simsun"/>
          <w:color w:val="464646"/>
          <w:sz w:val="21"/>
          <w:szCs w:val="21"/>
        </w:rPr>
      </w:pPr>
      <w:r>
        <w:rPr>
          <w:rFonts w:hint="eastAsia"/>
          <w:b/>
          <w:bCs/>
          <w:color w:val="464646"/>
          <w:sz w:val="27"/>
          <w:szCs w:val="27"/>
        </w:rPr>
        <w:t>1.导入图片制作符号</w:t>
      </w:r>
    </w:p>
    <w:p w:rsidR="007F0C14" w:rsidRDefault="007F0C14" w:rsidP="007F0C14">
      <w:pPr>
        <w:pStyle w:val="af4"/>
        <w:spacing w:line="360" w:lineRule="auto"/>
        <w:ind w:firstLineChars="200" w:firstLine="480"/>
        <w:rPr>
          <w:rFonts w:ascii="simsun" w:hAnsi="simsun"/>
          <w:color w:val="464646"/>
          <w:sz w:val="21"/>
          <w:szCs w:val="21"/>
        </w:rPr>
      </w:pPr>
      <w:r>
        <w:rPr>
          <w:rFonts w:hint="eastAsia"/>
          <w:color w:val="464646"/>
        </w:rPr>
        <w:t>在图1中，无论点、线、面要素的符号类型，都分别对应有Picture Marker/Line/Fill Symbol项，该类型允许我们导入外来的bmp或者</w:t>
      </w:r>
      <w:proofErr w:type="spellStart"/>
      <w:r>
        <w:rPr>
          <w:rFonts w:hint="eastAsia"/>
          <w:color w:val="464646"/>
        </w:rPr>
        <w:t>emf</w:t>
      </w:r>
      <w:proofErr w:type="spellEnd"/>
      <w:r>
        <w:rPr>
          <w:rFonts w:hint="eastAsia"/>
          <w:color w:val="464646"/>
        </w:rPr>
        <w:t xml:space="preserve">格式的图片进行符号化。可设置的参数除了颜色大小外，还可设置前景色（Foreground </w:t>
      </w:r>
      <w:r>
        <w:rPr>
          <w:rFonts w:hint="eastAsia"/>
          <w:color w:val="464646"/>
        </w:rPr>
        <w:lastRenderedPageBreak/>
        <w:t>Color）、背景色（Background Color）以及透明色（Transparent Color，即把图片中的把某种颜色透明化处理）。</w:t>
      </w:r>
    </w:p>
    <w:p w:rsidR="007F0C14" w:rsidRDefault="007F0C14" w:rsidP="007F0C14">
      <w:pPr>
        <w:pStyle w:val="af4"/>
        <w:spacing w:line="360" w:lineRule="auto"/>
        <w:ind w:firstLineChars="200" w:firstLine="480"/>
        <w:jc w:val="center"/>
        <w:rPr>
          <w:rFonts w:ascii="simsun" w:hAnsi="simsun"/>
          <w:color w:val="464646"/>
          <w:sz w:val="21"/>
          <w:szCs w:val="21"/>
        </w:rPr>
      </w:pPr>
      <w:r>
        <w:rPr>
          <w:noProof/>
          <w:color w:val="0000FF"/>
        </w:rPr>
        <w:drawing>
          <wp:inline distT="0" distB="0" distL="0" distR="0">
            <wp:extent cx="3589020" cy="3017520"/>
            <wp:effectExtent l="0" t="0" r="0" b="0"/>
            <wp:docPr id="12" name="图片 12" descr="http://www.arcgisonline.cn/agsolcn/images/resource/technic/8/17-s.jpg">
              <a:hlinkClick xmlns:a="http://schemas.openxmlformats.org/drawingml/2006/main" r:id="rId2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www.arcgisonline.cn/agsolcn/images/resource/technic/8/17-s.jpg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89020" cy="3017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F0C14" w:rsidRDefault="007F0C14" w:rsidP="007F0C14">
      <w:pPr>
        <w:pStyle w:val="af4"/>
        <w:spacing w:line="360" w:lineRule="auto"/>
        <w:ind w:firstLine="361"/>
        <w:jc w:val="center"/>
        <w:rPr>
          <w:rFonts w:ascii="simsun" w:hAnsi="simsun"/>
          <w:color w:val="464646"/>
          <w:sz w:val="21"/>
          <w:szCs w:val="21"/>
        </w:rPr>
      </w:pPr>
      <w:r>
        <w:rPr>
          <w:rFonts w:hint="eastAsia"/>
          <w:b/>
          <w:bCs/>
          <w:color w:val="464646"/>
          <w:sz w:val="18"/>
          <w:szCs w:val="22"/>
        </w:rPr>
        <w:t>图2 图片符号化示例</w:t>
      </w:r>
    </w:p>
    <w:p w:rsidR="007F0C14" w:rsidRDefault="007F0C14" w:rsidP="007F0C14">
      <w:pPr>
        <w:pStyle w:val="af4"/>
        <w:spacing w:line="360" w:lineRule="auto"/>
        <w:ind w:firstLine="542"/>
        <w:outlineLvl w:val="2"/>
        <w:rPr>
          <w:rFonts w:ascii="simsun" w:hAnsi="simsun"/>
          <w:color w:val="464646"/>
          <w:sz w:val="21"/>
          <w:szCs w:val="21"/>
        </w:rPr>
      </w:pPr>
      <w:r>
        <w:rPr>
          <w:rFonts w:hint="eastAsia"/>
          <w:b/>
          <w:bCs/>
          <w:color w:val="464646"/>
          <w:sz w:val="27"/>
          <w:szCs w:val="27"/>
        </w:rPr>
        <w:t>2.导入TrueType文件制作符号</w:t>
      </w:r>
    </w:p>
    <w:p w:rsidR="007F0C14" w:rsidRDefault="007F0C14" w:rsidP="007F0C14">
      <w:pPr>
        <w:pStyle w:val="af4"/>
        <w:spacing w:line="360" w:lineRule="auto"/>
        <w:ind w:firstLine="560"/>
        <w:rPr>
          <w:rFonts w:ascii="simsun" w:hAnsi="simsun"/>
          <w:color w:val="464646"/>
          <w:sz w:val="21"/>
          <w:szCs w:val="21"/>
        </w:rPr>
      </w:pPr>
      <w:r>
        <w:rPr>
          <w:rFonts w:hint="eastAsia"/>
          <w:color w:val="464646"/>
        </w:rPr>
        <w:t>如果稍作注意就会发现ESRI自带的符号除了以图片格式保存，还有以字体文件格式保存的。这说明了ArcGIS对字体文件作为符号的支持。因此，我们可以在第三方字体制作软件中制作好自定义符号，然后以Style Manager导入使用。将自定义好的字体文件另存为.</w:t>
      </w:r>
      <w:proofErr w:type="spellStart"/>
      <w:r>
        <w:rPr>
          <w:rFonts w:hint="eastAsia"/>
          <w:color w:val="464646"/>
        </w:rPr>
        <w:t>ttf</w:t>
      </w:r>
      <w:proofErr w:type="spellEnd"/>
      <w:r>
        <w:rPr>
          <w:rFonts w:hint="eastAsia"/>
          <w:color w:val="464646"/>
        </w:rPr>
        <w:t>格式，然后复制到c:\windows\Fonts下，我们就可以在</w:t>
      </w:r>
      <w:proofErr w:type="spellStart"/>
      <w:r>
        <w:rPr>
          <w:rFonts w:hint="eastAsia"/>
          <w:color w:val="464646"/>
        </w:rPr>
        <w:t>ArcMap</w:t>
      </w:r>
      <w:proofErr w:type="spellEnd"/>
      <w:r>
        <w:rPr>
          <w:rFonts w:hint="eastAsia"/>
          <w:color w:val="464646"/>
        </w:rPr>
        <w:t>符号编辑器 里找到它们并使用了。</w:t>
      </w:r>
    </w:p>
    <w:p w:rsidR="007F0C14" w:rsidRDefault="007F0C14" w:rsidP="007F0C14">
      <w:pPr>
        <w:pStyle w:val="af4"/>
        <w:spacing w:line="360" w:lineRule="auto"/>
        <w:ind w:firstLineChars="200" w:firstLine="420"/>
        <w:rPr>
          <w:rFonts w:ascii="simsun" w:hAnsi="simsun"/>
          <w:color w:val="464646"/>
          <w:sz w:val="21"/>
          <w:szCs w:val="21"/>
        </w:rPr>
      </w:pPr>
    </w:p>
    <w:p w:rsidR="007F0C14" w:rsidRDefault="007F0C14" w:rsidP="007F0C14">
      <w:pPr>
        <w:pStyle w:val="af4"/>
        <w:spacing w:line="360" w:lineRule="auto"/>
        <w:ind w:firstLineChars="200" w:firstLine="480"/>
        <w:jc w:val="center"/>
        <w:rPr>
          <w:rFonts w:ascii="simsun" w:hAnsi="simsun"/>
          <w:color w:val="464646"/>
          <w:sz w:val="21"/>
          <w:szCs w:val="21"/>
        </w:rPr>
      </w:pPr>
      <w:r>
        <w:rPr>
          <w:noProof/>
          <w:color w:val="0000FF"/>
        </w:rPr>
        <w:lastRenderedPageBreak/>
        <w:drawing>
          <wp:inline distT="0" distB="0" distL="0" distR="0">
            <wp:extent cx="3840480" cy="2179320"/>
            <wp:effectExtent l="0" t="0" r="7620" b="0"/>
            <wp:docPr id="11" name="图片 11" descr="http://www.arcgisonline.cn/agsolcn/images/resource/technic/8/18-s.jpg">
              <a:hlinkClick xmlns:a="http://schemas.openxmlformats.org/drawingml/2006/main" r:id="rId2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://www.arcgisonline.cn/agsolcn/images/resource/technic/8/18-s.jpg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40480" cy="2179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F0C14" w:rsidRDefault="007F0C14" w:rsidP="007F0C14">
      <w:pPr>
        <w:pStyle w:val="af4"/>
        <w:spacing w:line="360" w:lineRule="auto"/>
        <w:ind w:firstLine="361"/>
        <w:jc w:val="center"/>
        <w:rPr>
          <w:rFonts w:ascii="simsun" w:hAnsi="simsun"/>
          <w:color w:val="464646"/>
          <w:sz w:val="21"/>
          <w:szCs w:val="21"/>
        </w:rPr>
      </w:pPr>
      <w:r>
        <w:rPr>
          <w:rFonts w:hint="eastAsia"/>
          <w:b/>
          <w:bCs/>
          <w:color w:val="464646"/>
          <w:sz w:val="18"/>
          <w:szCs w:val="22"/>
        </w:rPr>
        <w:t>图3 自定义字体符号示例</w:t>
      </w:r>
    </w:p>
    <w:p w:rsidR="007F0C14" w:rsidRDefault="007F0C14" w:rsidP="007F0C14">
      <w:pPr>
        <w:pStyle w:val="af4"/>
        <w:spacing w:line="360" w:lineRule="auto"/>
        <w:ind w:firstLine="542"/>
        <w:outlineLvl w:val="2"/>
        <w:rPr>
          <w:rFonts w:ascii="simsun" w:hAnsi="simsun"/>
          <w:color w:val="464646"/>
          <w:sz w:val="21"/>
          <w:szCs w:val="21"/>
        </w:rPr>
      </w:pPr>
      <w:r>
        <w:rPr>
          <w:rFonts w:hint="eastAsia"/>
          <w:b/>
          <w:bCs/>
          <w:color w:val="464646"/>
          <w:sz w:val="27"/>
          <w:szCs w:val="27"/>
        </w:rPr>
        <w:t>3.不同符号类型组合</w:t>
      </w:r>
    </w:p>
    <w:p w:rsidR="007F0C14" w:rsidRDefault="007F0C14" w:rsidP="007F0C14">
      <w:pPr>
        <w:pStyle w:val="af4"/>
        <w:spacing w:line="360" w:lineRule="auto"/>
        <w:ind w:firstLineChars="200" w:firstLine="480"/>
        <w:rPr>
          <w:rFonts w:ascii="simsun" w:hAnsi="simsun"/>
          <w:color w:val="464646"/>
          <w:sz w:val="21"/>
          <w:szCs w:val="21"/>
        </w:rPr>
      </w:pPr>
      <w:r>
        <w:rPr>
          <w:rFonts w:hint="eastAsia"/>
          <w:color w:val="464646"/>
        </w:rPr>
        <w:t>使用系统自带符号、图片符号以及自定义符号进行组合，将能得到更多的特殊符号，满足我们丰富多变的符号化需求。如下图的示例。</w:t>
      </w:r>
    </w:p>
    <w:p w:rsidR="007F0C14" w:rsidRDefault="007F0C14" w:rsidP="007F0C14">
      <w:pPr>
        <w:pStyle w:val="af4"/>
        <w:spacing w:line="360" w:lineRule="auto"/>
        <w:ind w:firstLineChars="200" w:firstLine="480"/>
        <w:jc w:val="center"/>
        <w:rPr>
          <w:rFonts w:ascii="simsun" w:hAnsi="simsun"/>
          <w:color w:val="464646"/>
          <w:sz w:val="21"/>
          <w:szCs w:val="21"/>
        </w:rPr>
      </w:pPr>
      <w:r>
        <w:rPr>
          <w:noProof/>
          <w:color w:val="0000FF"/>
        </w:rPr>
        <w:drawing>
          <wp:inline distT="0" distB="0" distL="0" distR="0">
            <wp:extent cx="1691640" cy="2034540"/>
            <wp:effectExtent l="0" t="0" r="3810" b="3810"/>
            <wp:docPr id="10" name="图片 10" descr="http://www.arcgisonline.cn/agsolcn/images/resource/technic/8/19-s.jpg">
              <a:hlinkClick xmlns:a="http://schemas.openxmlformats.org/drawingml/2006/main" r:id="rId2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www.arcgisonline.cn/agsolcn/images/resource/technic/8/19-s.jpg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1640" cy="20345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F0C14" w:rsidRDefault="007F0C14" w:rsidP="007F0C14">
      <w:pPr>
        <w:pStyle w:val="af4"/>
        <w:spacing w:line="360" w:lineRule="auto"/>
        <w:ind w:firstLineChars="200" w:firstLine="480"/>
        <w:jc w:val="center"/>
        <w:rPr>
          <w:rFonts w:ascii="simsun" w:hAnsi="simsun"/>
          <w:color w:val="464646"/>
          <w:sz w:val="21"/>
          <w:szCs w:val="21"/>
        </w:rPr>
      </w:pPr>
      <w:r>
        <w:rPr>
          <w:noProof/>
          <w:color w:val="0000FF"/>
        </w:rPr>
        <w:lastRenderedPageBreak/>
        <w:drawing>
          <wp:inline distT="0" distB="0" distL="0" distR="0">
            <wp:extent cx="4175760" cy="3078480"/>
            <wp:effectExtent l="0" t="0" r="0" b="7620"/>
            <wp:docPr id="9" name="图片 9" descr="http://www.arcgisonline.cn/agsolcn/images/resource/technic/8/20-s.jpg">
              <a:hlinkClick xmlns:a="http://schemas.openxmlformats.org/drawingml/2006/main" r:id="rId2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://www.arcgisonline.cn/agsolcn/images/resource/technic/8/20-s.jpg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75760" cy="3078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F0C14" w:rsidRDefault="007F0C14" w:rsidP="007F0C14">
      <w:pPr>
        <w:pStyle w:val="af4"/>
        <w:spacing w:line="360" w:lineRule="auto"/>
        <w:ind w:firstLineChars="200" w:firstLine="480"/>
        <w:jc w:val="center"/>
        <w:rPr>
          <w:rFonts w:ascii="simsun" w:hAnsi="simsun"/>
          <w:color w:val="464646"/>
          <w:sz w:val="21"/>
          <w:szCs w:val="21"/>
        </w:rPr>
      </w:pPr>
      <w:r>
        <w:rPr>
          <w:noProof/>
          <w:color w:val="0000FF"/>
        </w:rPr>
        <w:drawing>
          <wp:inline distT="0" distB="0" distL="0" distR="0">
            <wp:extent cx="3848100" cy="3017520"/>
            <wp:effectExtent l="0" t="0" r="0" b="0"/>
            <wp:docPr id="8" name="图片 8" descr="http://www.arcgisonline.cn/agsolcn/images/resource/technic/8/21-s.jpg">
              <a:hlinkClick xmlns:a="http://schemas.openxmlformats.org/drawingml/2006/main" r:id="rId2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://www.arcgisonline.cn/agsolcn/images/resource/technic/8/21-s.jpg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48100" cy="3017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F0C14" w:rsidRDefault="007F0C14" w:rsidP="007F0C14">
      <w:pPr>
        <w:pStyle w:val="af4"/>
        <w:spacing w:line="360" w:lineRule="auto"/>
        <w:ind w:firstLineChars="200" w:firstLine="480"/>
        <w:jc w:val="center"/>
        <w:rPr>
          <w:rFonts w:ascii="simsun" w:hAnsi="simsun"/>
          <w:color w:val="464646"/>
          <w:sz w:val="21"/>
          <w:szCs w:val="21"/>
        </w:rPr>
      </w:pPr>
      <w:r>
        <w:rPr>
          <w:noProof/>
          <w:color w:val="0000FF"/>
        </w:rPr>
        <w:lastRenderedPageBreak/>
        <w:drawing>
          <wp:inline distT="0" distB="0" distL="0" distR="0">
            <wp:extent cx="3535680" cy="3025140"/>
            <wp:effectExtent l="0" t="0" r="7620" b="3810"/>
            <wp:docPr id="7" name="图片 7" descr="http://www.arcgisonline.cn/agsolcn/images/resource/technic/8/22-s.jpg">
              <a:hlinkClick xmlns:a="http://schemas.openxmlformats.org/drawingml/2006/main" r:id="rId3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www.arcgisonline.cn/agsolcn/images/resource/technic/8/22-s.jpg"/>
                    <pic:cNvPicPr>
                      <a:picLocks noChangeAspect="1" noChangeArrowheads="1"/>
                    </pic:cNvPicPr>
                  </pic:nvPicPr>
                  <pic:blipFill>
                    <a:blip r:embed="rId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35680" cy="3025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F0C14" w:rsidRDefault="007F0C14" w:rsidP="007F0C14">
      <w:pPr>
        <w:pStyle w:val="af4"/>
        <w:spacing w:line="360" w:lineRule="auto"/>
        <w:ind w:firstLine="361"/>
        <w:jc w:val="center"/>
        <w:rPr>
          <w:rFonts w:ascii="simsun" w:hAnsi="simsun"/>
          <w:color w:val="464646"/>
          <w:sz w:val="21"/>
          <w:szCs w:val="21"/>
        </w:rPr>
      </w:pPr>
      <w:r>
        <w:rPr>
          <w:rFonts w:hint="eastAsia"/>
          <w:b/>
          <w:bCs/>
          <w:color w:val="464646"/>
          <w:sz w:val="18"/>
          <w:szCs w:val="22"/>
        </w:rPr>
        <w:t>图4 组合符号化参数设置</w:t>
      </w:r>
    </w:p>
    <w:p w:rsidR="007F0C14" w:rsidRDefault="007F0C14" w:rsidP="007F0C14">
      <w:pPr>
        <w:pStyle w:val="af4"/>
        <w:spacing w:line="360" w:lineRule="auto"/>
        <w:ind w:firstLineChars="200" w:firstLine="480"/>
        <w:rPr>
          <w:rFonts w:ascii="simsun" w:hAnsi="simsun"/>
          <w:color w:val="464646"/>
          <w:sz w:val="21"/>
          <w:szCs w:val="21"/>
        </w:rPr>
      </w:pPr>
      <w:r>
        <w:rPr>
          <w:rFonts w:hint="eastAsia"/>
          <w:color w:val="464646"/>
        </w:rPr>
        <w:t>来看一下我们组合出来的一个人工水池的符号化效果：</w:t>
      </w:r>
    </w:p>
    <w:p w:rsidR="007F0C14" w:rsidRDefault="007F0C14" w:rsidP="007F0C14">
      <w:pPr>
        <w:pStyle w:val="af4"/>
        <w:spacing w:line="360" w:lineRule="auto"/>
        <w:ind w:firstLineChars="200" w:firstLine="480"/>
        <w:jc w:val="center"/>
        <w:rPr>
          <w:rFonts w:ascii="simsun" w:hAnsi="simsun"/>
          <w:color w:val="464646"/>
          <w:sz w:val="21"/>
          <w:szCs w:val="21"/>
        </w:rPr>
      </w:pPr>
      <w:r>
        <w:rPr>
          <w:noProof/>
          <w:color w:val="0000FF"/>
        </w:rPr>
        <w:drawing>
          <wp:inline distT="0" distB="0" distL="0" distR="0">
            <wp:extent cx="3284220" cy="2263140"/>
            <wp:effectExtent l="0" t="0" r="0" b="3810"/>
            <wp:docPr id="6" name="图片 6" descr="http://www.arcgisonline.cn/agsolcn/images/resource/technic/8/23-s.jpg">
              <a:hlinkClick xmlns:a="http://schemas.openxmlformats.org/drawingml/2006/main" r:id="rId3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ttp://www.arcgisonline.cn/agsolcn/images/resource/technic/8/23-s.jpg"/>
                    <pic:cNvPicPr>
                      <a:picLocks noChangeAspect="1" noChangeArrowheads="1"/>
                    </pic:cNvPicPr>
                  </pic:nvPicPr>
                  <pic:blipFill>
                    <a:blip r:embed="rId3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84220" cy="2263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F0C14" w:rsidRDefault="007F0C14" w:rsidP="007F0C14">
      <w:pPr>
        <w:pStyle w:val="af4"/>
        <w:spacing w:line="360" w:lineRule="auto"/>
        <w:ind w:firstLineChars="200" w:firstLine="480"/>
        <w:jc w:val="center"/>
        <w:rPr>
          <w:rFonts w:ascii="simsun" w:hAnsi="simsun"/>
          <w:color w:val="464646"/>
          <w:sz w:val="21"/>
          <w:szCs w:val="21"/>
        </w:rPr>
      </w:pPr>
      <w:r>
        <w:rPr>
          <w:noProof/>
          <w:color w:val="0000FF"/>
        </w:rPr>
        <w:lastRenderedPageBreak/>
        <w:drawing>
          <wp:inline distT="0" distB="0" distL="0" distR="0">
            <wp:extent cx="4663440" cy="3238500"/>
            <wp:effectExtent l="0" t="0" r="3810" b="0"/>
            <wp:docPr id="5" name="图片 5" descr="http://www.arcgisonline.cn/agsolcn/images/resource/technic/8/24-s.jpg">
              <a:hlinkClick xmlns:a="http://schemas.openxmlformats.org/drawingml/2006/main" r:id="rId3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http://www.arcgisonline.cn/agsolcn/images/resource/technic/8/24-s.jpg"/>
                    <pic:cNvPicPr>
                      <a:picLocks noChangeAspect="1" noChangeArrowheads="1"/>
                    </pic:cNvPicPr>
                  </pic:nvPicPr>
                  <pic:blipFill>
                    <a:blip r:embed="rId3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3440" cy="3238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F0C14" w:rsidRDefault="007F0C14" w:rsidP="007F0C14">
      <w:pPr>
        <w:pStyle w:val="af4"/>
        <w:spacing w:line="360" w:lineRule="auto"/>
        <w:ind w:firstLine="361"/>
        <w:jc w:val="center"/>
        <w:rPr>
          <w:rFonts w:ascii="simsun" w:hAnsi="simsun"/>
          <w:color w:val="464646"/>
          <w:sz w:val="21"/>
          <w:szCs w:val="21"/>
        </w:rPr>
      </w:pPr>
      <w:r>
        <w:rPr>
          <w:rFonts w:hint="eastAsia"/>
          <w:b/>
          <w:bCs/>
          <w:color w:val="464646"/>
          <w:sz w:val="18"/>
          <w:szCs w:val="22"/>
        </w:rPr>
        <w:t>图5 组合符号化效果示例</w:t>
      </w:r>
    </w:p>
    <w:p w:rsidR="007F0C14" w:rsidRDefault="007F0C14" w:rsidP="007F0C14">
      <w:pPr>
        <w:pStyle w:val="af4"/>
        <w:spacing w:line="360" w:lineRule="auto"/>
        <w:ind w:firstLine="542"/>
        <w:outlineLvl w:val="2"/>
        <w:rPr>
          <w:rFonts w:ascii="simsun" w:hAnsi="simsun"/>
          <w:color w:val="464646"/>
          <w:sz w:val="21"/>
          <w:szCs w:val="21"/>
        </w:rPr>
      </w:pPr>
      <w:r>
        <w:rPr>
          <w:rFonts w:hint="eastAsia"/>
          <w:b/>
          <w:bCs/>
          <w:color w:val="464646"/>
          <w:sz w:val="27"/>
          <w:szCs w:val="27"/>
        </w:rPr>
        <w:t>4.制图表达</w:t>
      </w:r>
    </w:p>
    <w:p w:rsidR="007F0C14" w:rsidRDefault="007F0C14" w:rsidP="007F0C14">
      <w:pPr>
        <w:pStyle w:val="af4"/>
        <w:spacing w:line="360" w:lineRule="auto"/>
        <w:ind w:firstLineChars="200" w:firstLine="480"/>
        <w:rPr>
          <w:rFonts w:ascii="simsun" w:hAnsi="simsun"/>
          <w:color w:val="464646"/>
          <w:sz w:val="21"/>
          <w:szCs w:val="21"/>
        </w:rPr>
      </w:pPr>
      <w:r>
        <w:rPr>
          <w:rFonts w:hint="eastAsia"/>
          <w:color w:val="464646"/>
        </w:rPr>
        <w:t>前边我们讲的都是一般的符号化，即用symbol对要素进行符号化。此外，还可以用representation制图表达来进行符号化的设置。我们可以将设置好的symbol转换成制图表达符号，然后对制图表达符号进行精细加工修改，它可以作为一个属性字段保存在要素层中，是对 symbol的进一步完善。大家可以通过下图了解一下制图表达的效果，比如添加控制点、做buffer、添加阴影等等。</w:t>
      </w:r>
    </w:p>
    <w:p w:rsidR="007F0C14" w:rsidRDefault="007F0C14" w:rsidP="007F0C14">
      <w:pPr>
        <w:pStyle w:val="af4"/>
        <w:spacing w:line="360" w:lineRule="auto"/>
        <w:ind w:firstLineChars="200" w:firstLine="480"/>
        <w:jc w:val="center"/>
        <w:rPr>
          <w:rFonts w:ascii="simsun" w:hAnsi="simsun"/>
          <w:color w:val="464646"/>
          <w:sz w:val="21"/>
          <w:szCs w:val="21"/>
        </w:rPr>
      </w:pPr>
      <w:r>
        <w:rPr>
          <w:noProof/>
          <w:color w:val="0000FF"/>
        </w:rPr>
        <w:drawing>
          <wp:inline distT="0" distB="0" distL="0" distR="0">
            <wp:extent cx="2583180" cy="2392680"/>
            <wp:effectExtent l="0" t="0" r="7620" b="7620"/>
            <wp:docPr id="4" name="图片 4" descr="http://www.arcgisonline.cn/agsolcn/images/resource/technic/8/25-s.jpg">
              <a:hlinkClick xmlns:a="http://schemas.openxmlformats.org/drawingml/2006/main" r:id="rId3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www.arcgisonline.cn/agsolcn/images/resource/technic/8/25-s.jpg"/>
                    <pic:cNvPicPr>
                      <a:picLocks noChangeAspect="1" noChangeArrowheads="1"/>
                    </pic:cNvPicPr>
                  </pic:nvPicPr>
                  <pic:blipFill>
                    <a:blip r:embed="rId3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83180" cy="2392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F0C14" w:rsidRDefault="007F0C14" w:rsidP="007F0C14">
      <w:pPr>
        <w:pStyle w:val="af4"/>
        <w:spacing w:line="360" w:lineRule="auto"/>
        <w:ind w:firstLineChars="200" w:firstLine="480"/>
        <w:jc w:val="center"/>
        <w:rPr>
          <w:rFonts w:ascii="simsun" w:hAnsi="simsun"/>
          <w:color w:val="464646"/>
          <w:sz w:val="21"/>
          <w:szCs w:val="21"/>
        </w:rPr>
      </w:pPr>
      <w:r>
        <w:rPr>
          <w:noProof/>
          <w:color w:val="0000FF"/>
        </w:rPr>
        <w:lastRenderedPageBreak/>
        <w:drawing>
          <wp:inline distT="0" distB="0" distL="0" distR="0">
            <wp:extent cx="4663440" cy="2194560"/>
            <wp:effectExtent l="0" t="0" r="3810" b="0"/>
            <wp:docPr id="2" name="图片 2" descr="http://www.arcgisonline.cn/agsolcn/images/resource/technic/8/26-s.jpg">
              <a:hlinkClick xmlns:a="http://schemas.openxmlformats.org/drawingml/2006/main" r:id="rId3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http://www.arcgisonline.cn/agsolcn/images/resource/technic/8/26-s.jpg"/>
                    <pic:cNvPicPr>
                      <a:picLocks noChangeAspect="1" noChangeArrowheads="1"/>
                    </pic:cNvPicPr>
                  </pic:nvPicPr>
                  <pic:blipFill>
                    <a:blip r:embed="rId3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3440" cy="2194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F0C14" w:rsidRDefault="007F0C14" w:rsidP="007F0C14">
      <w:pPr>
        <w:pStyle w:val="af4"/>
        <w:spacing w:line="360" w:lineRule="auto"/>
        <w:ind w:firstLine="361"/>
        <w:jc w:val="center"/>
        <w:rPr>
          <w:rFonts w:ascii="simsun" w:hAnsi="simsun"/>
          <w:color w:val="464646"/>
          <w:sz w:val="21"/>
          <w:szCs w:val="21"/>
        </w:rPr>
      </w:pPr>
      <w:r>
        <w:rPr>
          <w:rFonts w:hint="eastAsia"/>
          <w:b/>
          <w:bCs/>
          <w:color w:val="464646"/>
          <w:sz w:val="18"/>
          <w:szCs w:val="22"/>
        </w:rPr>
        <w:t>图6 制图表达符号的丰富效果</w:t>
      </w:r>
    </w:p>
    <w:p w:rsidR="007F0C14" w:rsidRDefault="007F0C14" w:rsidP="007F0C14">
      <w:pPr>
        <w:pStyle w:val="af4"/>
        <w:spacing w:line="360" w:lineRule="auto"/>
        <w:ind w:firstLine="542"/>
        <w:outlineLvl w:val="2"/>
        <w:rPr>
          <w:rFonts w:ascii="simsun" w:hAnsi="simsun"/>
          <w:color w:val="464646"/>
          <w:sz w:val="21"/>
          <w:szCs w:val="21"/>
        </w:rPr>
      </w:pPr>
      <w:r>
        <w:rPr>
          <w:rFonts w:hint="eastAsia"/>
          <w:b/>
          <w:bCs/>
          <w:color w:val="464646"/>
          <w:sz w:val="27"/>
          <w:szCs w:val="27"/>
        </w:rPr>
        <w:t>5.小结</w:t>
      </w:r>
    </w:p>
    <w:p w:rsidR="007F0C14" w:rsidRDefault="007F0C14" w:rsidP="007F0C14">
      <w:pPr>
        <w:pStyle w:val="af4"/>
        <w:spacing w:line="360" w:lineRule="auto"/>
        <w:ind w:firstLine="560"/>
        <w:rPr>
          <w:rFonts w:ascii="simsun" w:hAnsi="simsun"/>
          <w:color w:val="464646"/>
          <w:sz w:val="21"/>
          <w:szCs w:val="21"/>
        </w:rPr>
      </w:pPr>
      <w:r>
        <w:rPr>
          <w:rFonts w:hint="eastAsia"/>
          <w:color w:val="464646"/>
        </w:rPr>
        <w:t>由此可知，ArcGIS的自定义符号有4种方式，即图片符号化、字体文件符号化、组合符号化以及制图表达符号化。那么自定义好的符号如何保存呢？请移步《ArcGIS制图之符号化（下）—style manager符号管理》进行了解。</w:t>
      </w:r>
    </w:p>
    <w:p w:rsidR="00C47451" w:rsidRPr="00A17FDA" w:rsidRDefault="00C47451" w:rsidP="00A17FDA">
      <w:pPr>
        <w:widowControl/>
        <w:spacing w:after="75" w:line="240" w:lineRule="auto"/>
        <w:ind w:firstLine="480"/>
        <w:jc w:val="left"/>
        <w:rPr>
          <w:rFonts w:ascii="simsun" w:hAnsi="simsun" w:cs="宋体" w:hint="eastAsia"/>
          <w:color w:val="464646"/>
          <w:kern w:val="0"/>
          <w:sz w:val="21"/>
          <w:szCs w:val="21"/>
          <w:shd w:val="clear" w:color="auto" w:fill="BCD3E5"/>
        </w:rPr>
      </w:pPr>
      <w:bookmarkStart w:id="0" w:name="_GoBack"/>
      <w:bookmarkEnd w:id="0"/>
    </w:p>
    <w:sectPr w:rsidR="00C47451" w:rsidRPr="00A17FDA" w:rsidSect="00EC7A1B">
      <w:footerReference w:type="default" r:id="rId40"/>
      <w:pgSz w:w="11906" w:h="16838"/>
      <w:pgMar w:top="1440" w:right="1800" w:bottom="1440" w:left="1800" w:header="851" w:footer="992" w:gutter="0"/>
      <w:pgNumType w:start="1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D3A17" w:rsidRDefault="009D3A17" w:rsidP="005D4F58">
      <w:pPr>
        <w:spacing w:line="240" w:lineRule="auto"/>
      </w:pPr>
      <w:r>
        <w:separator/>
      </w:r>
    </w:p>
    <w:p w:rsidR="009D3A17" w:rsidRDefault="009D3A17"/>
    <w:p w:rsidR="009D3A17" w:rsidRDefault="009D3A17"/>
  </w:endnote>
  <w:endnote w:type="continuationSeparator" w:id="0">
    <w:p w:rsidR="009D3A17" w:rsidRDefault="009D3A17" w:rsidP="005D4F58">
      <w:pPr>
        <w:spacing w:line="240" w:lineRule="auto"/>
      </w:pPr>
      <w:r>
        <w:continuationSeparator/>
      </w:r>
    </w:p>
    <w:p w:rsidR="009D3A17" w:rsidRDefault="009D3A17"/>
    <w:p w:rsidR="009D3A17" w:rsidRDefault="009D3A1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仿宋_GB2312">
    <w:altName w:val="仿宋"/>
    <w:charset w:val="86"/>
    <w:family w:val="auto"/>
    <w:pitch w:val="default"/>
    <w:sig w:usb0="00000001" w:usb1="080E0000" w:usb2="0000000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方正姚体">
    <w:panose1 w:val="02010601030101010101"/>
    <w:charset w:val="86"/>
    <w:family w:val="auto"/>
    <w:pitch w:val="variable"/>
    <w:sig w:usb0="00000003" w:usb1="080E0000" w:usb2="00000010" w:usb3="00000000" w:csb0="00040000" w:csb1="00000000"/>
  </w:font>
  <w:font w:name="simsun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E6518" w:rsidRDefault="00EE6518">
    <w:pPr>
      <w:pStyle w:val="aa"/>
      <w:jc w:val="right"/>
    </w:pPr>
  </w:p>
  <w:p w:rsidR="00EC7A1B" w:rsidRPr="00F03248" w:rsidRDefault="00EC7A1B" w:rsidP="00EC7A1B">
    <w:pPr>
      <w:pStyle w:val="aa"/>
      <w:jc w:val="cen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D50EC" w:rsidRDefault="00FD50EC">
    <w:pPr>
      <w:pStyle w:val="aa"/>
      <w:jc w:val="right"/>
    </w:pPr>
  </w:p>
  <w:p w:rsidR="00FD50EC" w:rsidRPr="00F03248" w:rsidRDefault="00FD50EC" w:rsidP="00EC7A1B">
    <w:pPr>
      <w:pStyle w:val="aa"/>
      <w:jc w:val="cen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D50EC" w:rsidRDefault="00FD50EC">
    <w:pPr>
      <w:pStyle w:val="aa"/>
      <w:jc w:val="right"/>
    </w:pPr>
  </w:p>
  <w:p w:rsidR="00FD50EC" w:rsidRPr="00F03248" w:rsidRDefault="00FD50EC" w:rsidP="00EC7A1B">
    <w:pPr>
      <w:pStyle w:val="aa"/>
      <w:jc w:val="center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D50EC" w:rsidRDefault="00FD50EC">
    <w:pPr>
      <w:pStyle w:val="aa"/>
      <w:jc w:val="right"/>
    </w:pPr>
    <w:r>
      <w:fldChar w:fldCharType="begin"/>
    </w:r>
    <w:r>
      <w:instrText>PAGE   \* MERGEFORMAT</w:instrText>
    </w:r>
    <w:r>
      <w:fldChar w:fldCharType="separate"/>
    </w:r>
    <w:r w:rsidR="007F0C14" w:rsidRPr="007F0C14">
      <w:rPr>
        <w:noProof/>
        <w:lang w:val="zh-CN"/>
      </w:rPr>
      <w:t>I</w:t>
    </w:r>
    <w:r>
      <w:fldChar w:fldCharType="end"/>
    </w:r>
  </w:p>
  <w:p w:rsidR="00FD50EC" w:rsidRPr="00F03248" w:rsidRDefault="00FD50EC" w:rsidP="00EC7A1B">
    <w:pPr>
      <w:pStyle w:val="aa"/>
      <w:jc w:val="center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D50EC" w:rsidRDefault="00FD50EC">
    <w:pPr>
      <w:pStyle w:val="aa"/>
      <w:jc w:val="right"/>
    </w:pPr>
    <w:r>
      <w:fldChar w:fldCharType="begin"/>
    </w:r>
    <w:r>
      <w:instrText>PAGE   \* MERGEFORMAT</w:instrText>
    </w:r>
    <w:r>
      <w:fldChar w:fldCharType="separate"/>
    </w:r>
    <w:r w:rsidR="007F0C14" w:rsidRPr="007F0C14">
      <w:rPr>
        <w:noProof/>
        <w:lang w:val="zh-CN"/>
      </w:rPr>
      <w:t>2</w:t>
    </w:r>
    <w:r>
      <w:fldChar w:fldCharType="end"/>
    </w:r>
  </w:p>
  <w:p w:rsidR="00FD50EC" w:rsidRPr="00F03248" w:rsidRDefault="00FD50EC" w:rsidP="00EC7A1B">
    <w:pPr>
      <w:pStyle w:val="aa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D3A17" w:rsidRDefault="009D3A17" w:rsidP="005D4F58">
      <w:pPr>
        <w:spacing w:line="240" w:lineRule="auto"/>
      </w:pPr>
      <w:r>
        <w:separator/>
      </w:r>
    </w:p>
    <w:p w:rsidR="009D3A17" w:rsidRDefault="009D3A17"/>
    <w:p w:rsidR="009D3A17" w:rsidRDefault="009D3A17"/>
  </w:footnote>
  <w:footnote w:type="continuationSeparator" w:id="0">
    <w:p w:rsidR="009D3A17" w:rsidRDefault="009D3A17" w:rsidP="005D4F58">
      <w:pPr>
        <w:spacing w:line="240" w:lineRule="auto"/>
      </w:pPr>
      <w:r>
        <w:continuationSeparator/>
      </w:r>
    </w:p>
    <w:p w:rsidR="009D3A17" w:rsidRDefault="009D3A17"/>
    <w:p w:rsidR="009D3A17" w:rsidRDefault="009D3A17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7A1B" w:rsidRPr="003E4D79" w:rsidRDefault="00E66A81" w:rsidP="00EC7A1B">
    <w:pPr>
      <w:pStyle w:val="a9"/>
      <w:pBdr>
        <w:bottom w:val="none" w:sz="0" w:space="0" w:color="auto"/>
      </w:pBdr>
      <w:rPr>
        <w:rFonts w:ascii="微软雅黑" w:eastAsia="微软雅黑" w:hAnsi="微软雅黑"/>
        <w:sz w:val="24"/>
        <w:szCs w:val="24"/>
      </w:rPr>
    </w:pPr>
    <w:r>
      <w:rPr>
        <w:rFonts w:ascii="微软雅黑" w:eastAsia="微软雅黑" w:hAnsi="微软雅黑" w:hint="eastAsia"/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-9525</wp:posOffset>
              </wp:positionH>
              <wp:positionV relativeFrom="paragraph">
                <wp:posOffset>288290</wp:posOffset>
              </wp:positionV>
              <wp:extent cx="5295900" cy="0"/>
              <wp:effectExtent l="9525" t="12065" r="9525" b="6985"/>
              <wp:wrapNone/>
              <wp:docPr id="1" name="AutoShap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295900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4" o:spid="_x0000_s1026" type="#_x0000_t32" style="position:absolute;left:0;text-align:left;margin-left:-.75pt;margin-top:22.7pt;width:417pt;height:0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"/>
          </w:pict>
        </mc:Fallback>
      </mc:AlternateContent>
    </w:r>
    <w:r>
      <w:rPr>
        <w:rFonts w:ascii="微软雅黑" w:eastAsia="微软雅黑" w:hAnsi="微软雅黑" w:hint="eastAsia"/>
        <w:noProof/>
        <w:sz w:val="24"/>
        <w:szCs w:val="24"/>
      </w:rPr>
      <w:drawing>
        <wp:anchor distT="0" distB="0" distL="114300" distR="114300" simplePos="0" relativeHeight="251657216" behindDoc="0" locked="0" layoutInCell="1" allowOverlap="1">
          <wp:simplePos x="0" y="0"/>
          <wp:positionH relativeFrom="column">
            <wp:posOffset>-809625</wp:posOffset>
          </wp:positionH>
          <wp:positionV relativeFrom="paragraph">
            <wp:posOffset>-368935</wp:posOffset>
          </wp:positionV>
          <wp:extent cx="2240280" cy="657225"/>
          <wp:effectExtent l="0" t="0" r="7620" b="9525"/>
          <wp:wrapNone/>
          <wp:docPr id="3" name="图片 2" descr="Esri_China (Beijing)_Emblem_sRGB_flat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图片 2" descr="Esri_China (Beijing)_Emblem_sRGB_flat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40280" cy="6572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3E4D79" w:rsidRPr="003E4D79">
      <w:rPr>
        <w:rFonts w:ascii="微软雅黑" w:eastAsia="微软雅黑" w:hAnsi="微软雅黑" w:hint="eastAsia"/>
        <w:sz w:val="24"/>
        <w:szCs w:val="24"/>
      </w:rPr>
      <w:t>内部文档，请勿外传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9" type="#_x0000_t75" style="width:11.4pt;height:11.4pt" o:bullet="t">
        <v:imagedata r:id="rId1" o:title="mso17"/>
      </v:shape>
    </w:pict>
  </w:numPicBullet>
  <w:abstractNum w:abstractNumId="0">
    <w:nsid w:val="04183C10"/>
    <w:multiLevelType w:val="hybridMultilevel"/>
    <w:tmpl w:val="772E8C18"/>
    <w:lvl w:ilvl="0" w:tplc="3D7AF96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11395D1C"/>
    <w:multiLevelType w:val="multilevel"/>
    <w:tmpl w:val="7E7E0E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50A43E0"/>
    <w:multiLevelType w:val="multilevel"/>
    <w:tmpl w:val="231A038A"/>
    <w:lvl w:ilvl="0">
      <w:start w:val="1"/>
      <w:numFmt w:val="decimal"/>
      <w:lvlText w:val="%1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3">
    <w:nsid w:val="154C4354"/>
    <w:multiLevelType w:val="multilevel"/>
    <w:tmpl w:val="4B3E02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8C0400B"/>
    <w:multiLevelType w:val="multilevel"/>
    <w:tmpl w:val="2CA2C0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B0B3A56"/>
    <w:multiLevelType w:val="multilevel"/>
    <w:tmpl w:val="0409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>
    <w:nsid w:val="22B071AD"/>
    <w:multiLevelType w:val="multilevel"/>
    <w:tmpl w:val="7F7AFF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A5B1163"/>
    <w:multiLevelType w:val="hybridMultilevel"/>
    <w:tmpl w:val="7438033A"/>
    <w:lvl w:ilvl="0" w:tplc="04090011">
      <w:start w:val="1"/>
      <w:numFmt w:val="decimal"/>
      <w:lvlText w:val="%1)"/>
      <w:lvlJc w:val="left"/>
      <w:pPr>
        <w:ind w:left="980" w:hanging="420"/>
      </w:p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abstractNum w:abstractNumId="8">
    <w:nsid w:val="2FE93FCA"/>
    <w:multiLevelType w:val="hybridMultilevel"/>
    <w:tmpl w:val="EEEECA74"/>
    <w:lvl w:ilvl="0" w:tplc="04090011">
      <w:start w:val="1"/>
      <w:numFmt w:val="decimal"/>
      <w:lvlText w:val="%1)"/>
      <w:lvlJc w:val="left"/>
      <w:pPr>
        <w:ind w:left="980" w:hanging="420"/>
      </w:p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abstractNum w:abstractNumId="9">
    <w:nsid w:val="37236F47"/>
    <w:multiLevelType w:val="multilevel"/>
    <w:tmpl w:val="843EC104"/>
    <w:lvl w:ilvl="0">
      <w:start w:val="1"/>
      <w:numFmt w:val="decimal"/>
      <w:pStyle w:val="1"/>
      <w:lvlText w:val="%1"/>
      <w:lvlJc w:val="center"/>
      <w:pPr>
        <w:ind w:left="420" w:hanging="420"/>
      </w:pPr>
      <w:rPr>
        <w:rFonts w:hint="eastAsia"/>
      </w:rPr>
    </w:lvl>
    <w:lvl w:ilvl="1">
      <w:start w:val="1"/>
      <w:numFmt w:val="decimal"/>
      <w:pStyle w:val="2"/>
      <w:lvlText w:val="%1.%2 "/>
      <w:lvlJc w:val="left"/>
      <w:pPr>
        <w:tabs>
          <w:tab w:val="num" w:pos="567"/>
        </w:tabs>
        <w:ind w:left="567" w:hanging="567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3"/>
      <w:lvlText w:val="%1.%2.%3 "/>
      <w:lvlJc w:val="left"/>
      <w:pPr>
        <w:tabs>
          <w:tab w:val="num" w:pos="709"/>
        </w:tabs>
        <w:ind w:left="709" w:hanging="709"/>
      </w:pPr>
      <w:rPr>
        <w:rFonts w:hint="eastAsia"/>
      </w:rPr>
    </w:lvl>
    <w:lvl w:ilvl="3">
      <w:start w:val="1"/>
      <w:numFmt w:val="decimal"/>
      <w:pStyle w:val="40"/>
      <w:lvlText w:val="%1.%2.%3.%4"/>
      <w:lvlJc w:val="left"/>
      <w:pPr>
        <w:tabs>
          <w:tab w:val="num" w:pos="964"/>
        </w:tabs>
        <w:ind w:left="851" w:hanging="851"/>
      </w:pPr>
      <w:rPr>
        <w:rFonts w:ascii="Times New Roman" w:hAnsi="Times New Roman"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49"/>
        </w:tabs>
        <w:ind w:left="992" w:hanging="99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247"/>
        </w:tabs>
        <w:ind w:left="1134" w:hanging="1134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  <w:rPr>
        <w:rFonts w:hint="eastAsia"/>
      </w:rPr>
    </w:lvl>
  </w:abstractNum>
  <w:abstractNum w:abstractNumId="10">
    <w:nsid w:val="44343D3F"/>
    <w:multiLevelType w:val="multilevel"/>
    <w:tmpl w:val="9716CA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46241473"/>
    <w:multiLevelType w:val="hybridMultilevel"/>
    <w:tmpl w:val="86E2FD62"/>
    <w:lvl w:ilvl="0" w:tplc="04090011">
      <w:start w:val="1"/>
      <w:numFmt w:val="decimal"/>
      <w:lvlText w:val="%1)"/>
      <w:lvlJc w:val="left"/>
      <w:pPr>
        <w:ind w:left="980" w:hanging="420"/>
      </w:p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abstractNum w:abstractNumId="12">
    <w:nsid w:val="4EC23343"/>
    <w:multiLevelType w:val="multilevel"/>
    <w:tmpl w:val="9DC61C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57116B6"/>
    <w:multiLevelType w:val="hybridMultilevel"/>
    <w:tmpl w:val="10444A9A"/>
    <w:lvl w:ilvl="0" w:tplc="04090011">
      <w:start w:val="1"/>
      <w:numFmt w:val="decimal"/>
      <w:lvlText w:val="%1)"/>
      <w:lvlJc w:val="left"/>
      <w:pPr>
        <w:ind w:left="980" w:hanging="420"/>
      </w:p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abstractNum w:abstractNumId="14">
    <w:nsid w:val="57F64D8F"/>
    <w:multiLevelType w:val="multilevel"/>
    <w:tmpl w:val="49A254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5F52073F"/>
    <w:multiLevelType w:val="hybridMultilevel"/>
    <w:tmpl w:val="4D82E5B0"/>
    <w:lvl w:ilvl="0" w:tplc="04090011">
      <w:start w:val="1"/>
      <w:numFmt w:val="decimal"/>
      <w:lvlText w:val="%1)"/>
      <w:lvlJc w:val="left"/>
      <w:pPr>
        <w:ind w:left="980" w:hanging="420"/>
      </w:p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abstractNum w:abstractNumId="16">
    <w:nsid w:val="5F9F18FE"/>
    <w:multiLevelType w:val="multilevel"/>
    <w:tmpl w:val="0DF281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0B60210"/>
    <w:multiLevelType w:val="hybridMultilevel"/>
    <w:tmpl w:val="BEAEC344"/>
    <w:lvl w:ilvl="0" w:tplc="04090011">
      <w:start w:val="1"/>
      <w:numFmt w:val="decimal"/>
      <w:lvlText w:val="%1)"/>
      <w:lvlJc w:val="left"/>
      <w:pPr>
        <w:ind w:left="980" w:hanging="420"/>
      </w:p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abstractNum w:abstractNumId="18">
    <w:nsid w:val="643D489A"/>
    <w:multiLevelType w:val="multilevel"/>
    <w:tmpl w:val="E06C34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666F712F"/>
    <w:multiLevelType w:val="hybridMultilevel"/>
    <w:tmpl w:val="B0D8C01C"/>
    <w:lvl w:ilvl="0" w:tplc="04090011">
      <w:start w:val="1"/>
      <w:numFmt w:val="decimal"/>
      <w:lvlText w:val="%1)"/>
      <w:lvlJc w:val="left"/>
      <w:pPr>
        <w:ind w:left="980" w:hanging="420"/>
      </w:p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abstractNum w:abstractNumId="20">
    <w:nsid w:val="710C1DF3"/>
    <w:multiLevelType w:val="multilevel"/>
    <w:tmpl w:val="3DB835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71F0488E"/>
    <w:multiLevelType w:val="hybridMultilevel"/>
    <w:tmpl w:val="4D6ED136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>
    <w:nsid w:val="75157FB7"/>
    <w:multiLevelType w:val="multilevel"/>
    <w:tmpl w:val="D9B21F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9"/>
  </w:num>
  <w:num w:numId="2">
    <w:abstractNumId w:val="2"/>
  </w:num>
  <w:num w:numId="3">
    <w:abstractNumId w:val="18"/>
  </w:num>
  <w:num w:numId="4">
    <w:abstractNumId w:val="4"/>
  </w:num>
  <w:num w:numId="5">
    <w:abstractNumId w:val="14"/>
  </w:num>
  <w:num w:numId="6">
    <w:abstractNumId w:val="22"/>
  </w:num>
  <w:num w:numId="7">
    <w:abstractNumId w:val="3"/>
  </w:num>
  <w:num w:numId="8">
    <w:abstractNumId w:val="12"/>
  </w:num>
  <w:num w:numId="9">
    <w:abstractNumId w:val="1"/>
  </w:num>
  <w:num w:numId="10">
    <w:abstractNumId w:val="10"/>
  </w:num>
  <w:num w:numId="11">
    <w:abstractNumId w:val="16"/>
  </w:num>
  <w:num w:numId="12">
    <w:abstractNumId w:val="20"/>
  </w:num>
  <w:num w:numId="13">
    <w:abstractNumId w:val="6"/>
  </w:num>
  <w:num w:numId="14">
    <w:abstractNumId w:val="0"/>
  </w:num>
  <w:num w:numId="15">
    <w:abstractNumId w:val="5"/>
  </w:num>
  <w:num w:numId="16">
    <w:abstractNumId w:val="17"/>
  </w:num>
  <w:num w:numId="17">
    <w:abstractNumId w:val="21"/>
  </w:num>
  <w:num w:numId="18">
    <w:abstractNumId w:val="8"/>
  </w:num>
  <w:num w:numId="19">
    <w:abstractNumId w:val="13"/>
  </w:num>
  <w:num w:numId="20">
    <w:abstractNumId w:val="11"/>
  </w:num>
  <w:num w:numId="21">
    <w:abstractNumId w:val="7"/>
  </w:num>
  <w:num w:numId="22">
    <w:abstractNumId w:val="19"/>
  </w:num>
  <w:num w:numId="23">
    <w:abstractNumId w:val="15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1299"/>
    <w:rsid w:val="00001184"/>
    <w:rsid w:val="00001E48"/>
    <w:rsid w:val="00005784"/>
    <w:rsid w:val="00006A2B"/>
    <w:rsid w:val="00006C4B"/>
    <w:rsid w:val="00007147"/>
    <w:rsid w:val="00012676"/>
    <w:rsid w:val="000128BC"/>
    <w:rsid w:val="00012E3E"/>
    <w:rsid w:val="00015D66"/>
    <w:rsid w:val="000164D4"/>
    <w:rsid w:val="00017056"/>
    <w:rsid w:val="000223CE"/>
    <w:rsid w:val="0002254C"/>
    <w:rsid w:val="00023756"/>
    <w:rsid w:val="000237A3"/>
    <w:rsid w:val="00024212"/>
    <w:rsid w:val="000246C4"/>
    <w:rsid w:val="00025850"/>
    <w:rsid w:val="000261E0"/>
    <w:rsid w:val="00026A80"/>
    <w:rsid w:val="000272D3"/>
    <w:rsid w:val="000273EB"/>
    <w:rsid w:val="000276F2"/>
    <w:rsid w:val="00033C48"/>
    <w:rsid w:val="00033DE4"/>
    <w:rsid w:val="00035C15"/>
    <w:rsid w:val="00037974"/>
    <w:rsid w:val="00037F9C"/>
    <w:rsid w:val="00043862"/>
    <w:rsid w:val="000441E6"/>
    <w:rsid w:val="0004494F"/>
    <w:rsid w:val="00044DC0"/>
    <w:rsid w:val="00045059"/>
    <w:rsid w:val="000466AC"/>
    <w:rsid w:val="0004699B"/>
    <w:rsid w:val="0004744C"/>
    <w:rsid w:val="000501DB"/>
    <w:rsid w:val="00050A78"/>
    <w:rsid w:val="00051B5F"/>
    <w:rsid w:val="00051F56"/>
    <w:rsid w:val="00052A03"/>
    <w:rsid w:val="000530ED"/>
    <w:rsid w:val="00054F5A"/>
    <w:rsid w:val="00055834"/>
    <w:rsid w:val="00055C8E"/>
    <w:rsid w:val="00055E13"/>
    <w:rsid w:val="0006078B"/>
    <w:rsid w:val="000611E6"/>
    <w:rsid w:val="00062871"/>
    <w:rsid w:val="00063467"/>
    <w:rsid w:val="000650A7"/>
    <w:rsid w:val="00066D79"/>
    <w:rsid w:val="0007067E"/>
    <w:rsid w:val="00070882"/>
    <w:rsid w:val="00070B60"/>
    <w:rsid w:val="00071C59"/>
    <w:rsid w:val="00072CB5"/>
    <w:rsid w:val="0007320E"/>
    <w:rsid w:val="00074DDC"/>
    <w:rsid w:val="0007704E"/>
    <w:rsid w:val="00080354"/>
    <w:rsid w:val="0008045F"/>
    <w:rsid w:val="00083308"/>
    <w:rsid w:val="0008345E"/>
    <w:rsid w:val="00084A77"/>
    <w:rsid w:val="00085193"/>
    <w:rsid w:val="00085E4A"/>
    <w:rsid w:val="00086BBD"/>
    <w:rsid w:val="00087D00"/>
    <w:rsid w:val="00091299"/>
    <w:rsid w:val="00091EB6"/>
    <w:rsid w:val="00093A58"/>
    <w:rsid w:val="00093C9A"/>
    <w:rsid w:val="00094D16"/>
    <w:rsid w:val="0009558D"/>
    <w:rsid w:val="00096EB9"/>
    <w:rsid w:val="00097EDA"/>
    <w:rsid w:val="000A22E5"/>
    <w:rsid w:val="000A2739"/>
    <w:rsid w:val="000A2CB0"/>
    <w:rsid w:val="000A35A3"/>
    <w:rsid w:val="000A52AF"/>
    <w:rsid w:val="000A540B"/>
    <w:rsid w:val="000A6941"/>
    <w:rsid w:val="000A7724"/>
    <w:rsid w:val="000B0917"/>
    <w:rsid w:val="000B12CA"/>
    <w:rsid w:val="000B1DED"/>
    <w:rsid w:val="000B316B"/>
    <w:rsid w:val="000B3264"/>
    <w:rsid w:val="000B68EC"/>
    <w:rsid w:val="000B6942"/>
    <w:rsid w:val="000B7B20"/>
    <w:rsid w:val="000C3220"/>
    <w:rsid w:val="000C4E29"/>
    <w:rsid w:val="000C4F57"/>
    <w:rsid w:val="000C6CAE"/>
    <w:rsid w:val="000D21B0"/>
    <w:rsid w:val="000D30B7"/>
    <w:rsid w:val="000D39EC"/>
    <w:rsid w:val="000D3ECC"/>
    <w:rsid w:val="000D5453"/>
    <w:rsid w:val="000D69E0"/>
    <w:rsid w:val="000D7C27"/>
    <w:rsid w:val="000E0F0F"/>
    <w:rsid w:val="000E2305"/>
    <w:rsid w:val="000E2944"/>
    <w:rsid w:val="000E3101"/>
    <w:rsid w:val="000E3598"/>
    <w:rsid w:val="000E3636"/>
    <w:rsid w:val="000E56D3"/>
    <w:rsid w:val="000E5883"/>
    <w:rsid w:val="000E61EE"/>
    <w:rsid w:val="000F0A1A"/>
    <w:rsid w:val="000F0DEF"/>
    <w:rsid w:val="000F152C"/>
    <w:rsid w:val="000F1C52"/>
    <w:rsid w:val="000F1E20"/>
    <w:rsid w:val="000F2491"/>
    <w:rsid w:val="000F2ABB"/>
    <w:rsid w:val="00101375"/>
    <w:rsid w:val="001026B6"/>
    <w:rsid w:val="00103068"/>
    <w:rsid w:val="00103AB8"/>
    <w:rsid w:val="0010537E"/>
    <w:rsid w:val="00107038"/>
    <w:rsid w:val="0010720F"/>
    <w:rsid w:val="001101FD"/>
    <w:rsid w:val="0011129C"/>
    <w:rsid w:val="0011203E"/>
    <w:rsid w:val="00113CE1"/>
    <w:rsid w:val="001146D0"/>
    <w:rsid w:val="00115E77"/>
    <w:rsid w:val="0011690C"/>
    <w:rsid w:val="001226E0"/>
    <w:rsid w:val="00122CEB"/>
    <w:rsid w:val="00123757"/>
    <w:rsid w:val="00123944"/>
    <w:rsid w:val="00123C0D"/>
    <w:rsid w:val="00124AF2"/>
    <w:rsid w:val="00125766"/>
    <w:rsid w:val="00126EE7"/>
    <w:rsid w:val="001270A4"/>
    <w:rsid w:val="00130C1A"/>
    <w:rsid w:val="0013171C"/>
    <w:rsid w:val="00131DC2"/>
    <w:rsid w:val="00132752"/>
    <w:rsid w:val="00132FC7"/>
    <w:rsid w:val="00133AD5"/>
    <w:rsid w:val="001348E2"/>
    <w:rsid w:val="001355B6"/>
    <w:rsid w:val="00135F1E"/>
    <w:rsid w:val="001369C4"/>
    <w:rsid w:val="001409FC"/>
    <w:rsid w:val="001419F6"/>
    <w:rsid w:val="00141A5E"/>
    <w:rsid w:val="00142D2F"/>
    <w:rsid w:val="00143642"/>
    <w:rsid w:val="00144127"/>
    <w:rsid w:val="001450FA"/>
    <w:rsid w:val="001460FA"/>
    <w:rsid w:val="001506E7"/>
    <w:rsid w:val="001519D8"/>
    <w:rsid w:val="00151BFC"/>
    <w:rsid w:val="001527CE"/>
    <w:rsid w:val="00152865"/>
    <w:rsid w:val="0015491B"/>
    <w:rsid w:val="00154A54"/>
    <w:rsid w:val="0015643B"/>
    <w:rsid w:val="001619DA"/>
    <w:rsid w:val="001642D0"/>
    <w:rsid w:val="00164FC5"/>
    <w:rsid w:val="00165C40"/>
    <w:rsid w:val="00165FD3"/>
    <w:rsid w:val="001701E7"/>
    <w:rsid w:val="001706DC"/>
    <w:rsid w:val="00170E0F"/>
    <w:rsid w:val="00172373"/>
    <w:rsid w:val="0017295E"/>
    <w:rsid w:val="00175A3B"/>
    <w:rsid w:val="00176087"/>
    <w:rsid w:val="001801AD"/>
    <w:rsid w:val="0018261E"/>
    <w:rsid w:val="00182E60"/>
    <w:rsid w:val="00184A71"/>
    <w:rsid w:val="00185229"/>
    <w:rsid w:val="001865D5"/>
    <w:rsid w:val="00191C44"/>
    <w:rsid w:val="001936A9"/>
    <w:rsid w:val="00194481"/>
    <w:rsid w:val="00195676"/>
    <w:rsid w:val="00195868"/>
    <w:rsid w:val="00196FF1"/>
    <w:rsid w:val="001A0BD0"/>
    <w:rsid w:val="001A1355"/>
    <w:rsid w:val="001A16F2"/>
    <w:rsid w:val="001A2097"/>
    <w:rsid w:val="001A258A"/>
    <w:rsid w:val="001A2EC9"/>
    <w:rsid w:val="001A4057"/>
    <w:rsid w:val="001A4392"/>
    <w:rsid w:val="001A4399"/>
    <w:rsid w:val="001A595F"/>
    <w:rsid w:val="001A6AA9"/>
    <w:rsid w:val="001B14D3"/>
    <w:rsid w:val="001B1901"/>
    <w:rsid w:val="001B213D"/>
    <w:rsid w:val="001B2614"/>
    <w:rsid w:val="001B72C9"/>
    <w:rsid w:val="001B74C7"/>
    <w:rsid w:val="001B7C81"/>
    <w:rsid w:val="001B7FC9"/>
    <w:rsid w:val="001C0559"/>
    <w:rsid w:val="001C06D1"/>
    <w:rsid w:val="001C176D"/>
    <w:rsid w:val="001C35CD"/>
    <w:rsid w:val="001C516E"/>
    <w:rsid w:val="001C5E8F"/>
    <w:rsid w:val="001C6587"/>
    <w:rsid w:val="001C6CA2"/>
    <w:rsid w:val="001D05C6"/>
    <w:rsid w:val="001D12A2"/>
    <w:rsid w:val="001D1951"/>
    <w:rsid w:val="001D28F8"/>
    <w:rsid w:val="001D5136"/>
    <w:rsid w:val="001D5AA3"/>
    <w:rsid w:val="001D5CF2"/>
    <w:rsid w:val="001D7AC2"/>
    <w:rsid w:val="001D7F2B"/>
    <w:rsid w:val="001E0193"/>
    <w:rsid w:val="001E19C6"/>
    <w:rsid w:val="001E2C53"/>
    <w:rsid w:val="001E3DF6"/>
    <w:rsid w:val="001E4078"/>
    <w:rsid w:val="001E42C6"/>
    <w:rsid w:val="001E4685"/>
    <w:rsid w:val="001E681D"/>
    <w:rsid w:val="001E763F"/>
    <w:rsid w:val="001E7BC6"/>
    <w:rsid w:val="001E7F53"/>
    <w:rsid w:val="001F04F1"/>
    <w:rsid w:val="001F1229"/>
    <w:rsid w:val="001F135F"/>
    <w:rsid w:val="001F18C7"/>
    <w:rsid w:val="001F2007"/>
    <w:rsid w:val="001F2634"/>
    <w:rsid w:val="001F2B52"/>
    <w:rsid w:val="001F558C"/>
    <w:rsid w:val="001F7507"/>
    <w:rsid w:val="001F7C00"/>
    <w:rsid w:val="0020035A"/>
    <w:rsid w:val="00200844"/>
    <w:rsid w:val="00200A37"/>
    <w:rsid w:val="002017FF"/>
    <w:rsid w:val="00201837"/>
    <w:rsid w:val="00201B1E"/>
    <w:rsid w:val="0020297F"/>
    <w:rsid w:val="00202A68"/>
    <w:rsid w:val="002049CC"/>
    <w:rsid w:val="00204E68"/>
    <w:rsid w:val="0020566B"/>
    <w:rsid w:val="00206D3B"/>
    <w:rsid w:val="0021042E"/>
    <w:rsid w:val="00212AB8"/>
    <w:rsid w:val="00214F3E"/>
    <w:rsid w:val="00215487"/>
    <w:rsid w:val="00215CD0"/>
    <w:rsid w:val="00215E70"/>
    <w:rsid w:val="002162DF"/>
    <w:rsid w:val="00216492"/>
    <w:rsid w:val="002167C2"/>
    <w:rsid w:val="00216EC6"/>
    <w:rsid w:val="00220923"/>
    <w:rsid w:val="002223A8"/>
    <w:rsid w:val="002223B3"/>
    <w:rsid w:val="00224A67"/>
    <w:rsid w:val="002254A1"/>
    <w:rsid w:val="00225535"/>
    <w:rsid w:val="00225B36"/>
    <w:rsid w:val="00225F04"/>
    <w:rsid w:val="00226400"/>
    <w:rsid w:val="002306ED"/>
    <w:rsid w:val="00233A69"/>
    <w:rsid w:val="002341D6"/>
    <w:rsid w:val="002342D0"/>
    <w:rsid w:val="002345D5"/>
    <w:rsid w:val="00236A37"/>
    <w:rsid w:val="00236B3B"/>
    <w:rsid w:val="0023735F"/>
    <w:rsid w:val="00237B91"/>
    <w:rsid w:val="002403BE"/>
    <w:rsid w:val="00240DEF"/>
    <w:rsid w:val="00241440"/>
    <w:rsid w:val="002425EF"/>
    <w:rsid w:val="00245E8B"/>
    <w:rsid w:val="0024617A"/>
    <w:rsid w:val="002461B9"/>
    <w:rsid w:val="00246C92"/>
    <w:rsid w:val="00246CF0"/>
    <w:rsid w:val="00247BDA"/>
    <w:rsid w:val="00252BDA"/>
    <w:rsid w:val="002540B4"/>
    <w:rsid w:val="002540D0"/>
    <w:rsid w:val="00254886"/>
    <w:rsid w:val="002559A9"/>
    <w:rsid w:val="002563B8"/>
    <w:rsid w:val="00261EB7"/>
    <w:rsid w:val="00262359"/>
    <w:rsid w:val="00264269"/>
    <w:rsid w:val="002642B7"/>
    <w:rsid w:val="00265C64"/>
    <w:rsid w:val="002661A4"/>
    <w:rsid w:val="00266DF3"/>
    <w:rsid w:val="00266E5F"/>
    <w:rsid w:val="0027014E"/>
    <w:rsid w:val="00270DF8"/>
    <w:rsid w:val="0027227E"/>
    <w:rsid w:val="002724EA"/>
    <w:rsid w:val="00273EF8"/>
    <w:rsid w:val="00276306"/>
    <w:rsid w:val="00280C5B"/>
    <w:rsid w:val="00281A05"/>
    <w:rsid w:val="002842FF"/>
    <w:rsid w:val="002857AF"/>
    <w:rsid w:val="0028679B"/>
    <w:rsid w:val="00286841"/>
    <w:rsid w:val="00287092"/>
    <w:rsid w:val="00287419"/>
    <w:rsid w:val="00292801"/>
    <w:rsid w:val="002940ED"/>
    <w:rsid w:val="00294550"/>
    <w:rsid w:val="00294FFA"/>
    <w:rsid w:val="002975A2"/>
    <w:rsid w:val="002A3BDF"/>
    <w:rsid w:val="002A4205"/>
    <w:rsid w:val="002A470F"/>
    <w:rsid w:val="002A4E34"/>
    <w:rsid w:val="002A5284"/>
    <w:rsid w:val="002A620B"/>
    <w:rsid w:val="002B0491"/>
    <w:rsid w:val="002B17AD"/>
    <w:rsid w:val="002B1C4C"/>
    <w:rsid w:val="002B2937"/>
    <w:rsid w:val="002B2ED8"/>
    <w:rsid w:val="002B438A"/>
    <w:rsid w:val="002B4A1E"/>
    <w:rsid w:val="002B78B2"/>
    <w:rsid w:val="002B7C39"/>
    <w:rsid w:val="002C14FB"/>
    <w:rsid w:val="002C1EFE"/>
    <w:rsid w:val="002C368D"/>
    <w:rsid w:val="002C5F31"/>
    <w:rsid w:val="002C6B0F"/>
    <w:rsid w:val="002D0D08"/>
    <w:rsid w:val="002D1562"/>
    <w:rsid w:val="002D1CE7"/>
    <w:rsid w:val="002D2386"/>
    <w:rsid w:val="002D336A"/>
    <w:rsid w:val="002D3841"/>
    <w:rsid w:val="002D3980"/>
    <w:rsid w:val="002D4099"/>
    <w:rsid w:val="002D4C40"/>
    <w:rsid w:val="002D5276"/>
    <w:rsid w:val="002D560A"/>
    <w:rsid w:val="002D58E9"/>
    <w:rsid w:val="002D67A3"/>
    <w:rsid w:val="002D7E35"/>
    <w:rsid w:val="002E00C3"/>
    <w:rsid w:val="002E1155"/>
    <w:rsid w:val="002E1D3C"/>
    <w:rsid w:val="002E3F83"/>
    <w:rsid w:val="002E705C"/>
    <w:rsid w:val="002E7951"/>
    <w:rsid w:val="002F0522"/>
    <w:rsid w:val="002F06F3"/>
    <w:rsid w:val="002F1704"/>
    <w:rsid w:val="002F22F4"/>
    <w:rsid w:val="002F2A90"/>
    <w:rsid w:val="002F38BE"/>
    <w:rsid w:val="002F5CAD"/>
    <w:rsid w:val="002F6030"/>
    <w:rsid w:val="002F610F"/>
    <w:rsid w:val="002F6534"/>
    <w:rsid w:val="0030075C"/>
    <w:rsid w:val="00302303"/>
    <w:rsid w:val="00305AE9"/>
    <w:rsid w:val="00306312"/>
    <w:rsid w:val="00307A1E"/>
    <w:rsid w:val="0031269D"/>
    <w:rsid w:val="003227C8"/>
    <w:rsid w:val="00323CA8"/>
    <w:rsid w:val="00324099"/>
    <w:rsid w:val="00324593"/>
    <w:rsid w:val="00324775"/>
    <w:rsid w:val="00330204"/>
    <w:rsid w:val="00335903"/>
    <w:rsid w:val="00337783"/>
    <w:rsid w:val="00337B44"/>
    <w:rsid w:val="0034216D"/>
    <w:rsid w:val="0034451E"/>
    <w:rsid w:val="003451B0"/>
    <w:rsid w:val="00346415"/>
    <w:rsid w:val="003514D2"/>
    <w:rsid w:val="003515DC"/>
    <w:rsid w:val="0035162A"/>
    <w:rsid w:val="00352D5D"/>
    <w:rsid w:val="003530D9"/>
    <w:rsid w:val="003535B7"/>
    <w:rsid w:val="00353D6A"/>
    <w:rsid w:val="00354C90"/>
    <w:rsid w:val="00354E66"/>
    <w:rsid w:val="003554F1"/>
    <w:rsid w:val="003566B2"/>
    <w:rsid w:val="00357FFB"/>
    <w:rsid w:val="00360534"/>
    <w:rsid w:val="00360548"/>
    <w:rsid w:val="00360D16"/>
    <w:rsid w:val="00361E3E"/>
    <w:rsid w:val="00362E14"/>
    <w:rsid w:val="003632C9"/>
    <w:rsid w:val="003647C5"/>
    <w:rsid w:val="00364846"/>
    <w:rsid w:val="00364A85"/>
    <w:rsid w:val="00365AC3"/>
    <w:rsid w:val="00365C2D"/>
    <w:rsid w:val="003664DB"/>
    <w:rsid w:val="00370480"/>
    <w:rsid w:val="00370F52"/>
    <w:rsid w:val="00371591"/>
    <w:rsid w:val="00371DD2"/>
    <w:rsid w:val="0037260A"/>
    <w:rsid w:val="00373B3D"/>
    <w:rsid w:val="00373E0A"/>
    <w:rsid w:val="00374829"/>
    <w:rsid w:val="00375156"/>
    <w:rsid w:val="003765A3"/>
    <w:rsid w:val="00377811"/>
    <w:rsid w:val="003802B1"/>
    <w:rsid w:val="00380AF3"/>
    <w:rsid w:val="00383761"/>
    <w:rsid w:val="00384570"/>
    <w:rsid w:val="003850B7"/>
    <w:rsid w:val="00385997"/>
    <w:rsid w:val="00385C12"/>
    <w:rsid w:val="003864DF"/>
    <w:rsid w:val="00386985"/>
    <w:rsid w:val="00386DD2"/>
    <w:rsid w:val="00387472"/>
    <w:rsid w:val="00387555"/>
    <w:rsid w:val="00387696"/>
    <w:rsid w:val="0039058E"/>
    <w:rsid w:val="00391B3D"/>
    <w:rsid w:val="00394126"/>
    <w:rsid w:val="0039441C"/>
    <w:rsid w:val="003972CD"/>
    <w:rsid w:val="003A0498"/>
    <w:rsid w:val="003A29B2"/>
    <w:rsid w:val="003A323F"/>
    <w:rsid w:val="003A37AB"/>
    <w:rsid w:val="003A3C32"/>
    <w:rsid w:val="003A3E9B"/>
    <w:rsid w:val="003A4896"/>
    <w:rsid w:val="003A5F68"/>
    <w:rsid w:val="003A600A"/>
    <w:rsid w:val="003A7145"/>
    <w:rsid w:val="003A7CCF"/>
    <w:rsid w:val="003B0C1C"/>
    <w:rsid w:val="003B243F"/>
    <w:rsid w:val="003B2604"/>
    <w:rsid w:val="003B2F29"/>
    <w:rsid w:val="003B3453"/>
    <w:rsid w:val="003B4CC7"/>
    <w:rsid w:val="003B5736"/>
    <w:rsid w:val="003B5FC0"/>
    <w:rsid w:val="003B64C8"/>
    <w:rsid w:val="003B78E2"/>
    <w:rsid w:val="003C0A15"/>
    <w:rsid w:val="003C2C41"/>
    <w:rsid w:val="003C2C93"/>
    <w:rsid w:val="003C312E"/>
    <w:rsid w:val="003C3B78"/>
    <w:rsid w:val="003C4AEA"/>
    <w:rsid w:val="003C5258"/>
    <w:rsid w:val="003C7632"/>
    <w:rsid w:val="003D0E5C"/>
    <w:rsid w:val="003D0F42"/>
    <w:rsid w:val="003D347A"/>
    <w:rsid w:val="003D4D9D"/>
    <w:rsid w:val="003D564E"/>
    <w:rsid w:val="003D61EC"/>
    <w:rsid w:val="003D6728"/>
    <w:rsid w:val="003D7584"/>
    <w:rsid w:val="003D7A91"/>
    <w:rsid w:val="003E0158"/>
    <w:rsid w:val="003E065B"/>
    <w:rsid w:val="003E0C91"/>
    <w:rsid w:val="003E0ECF"/>
    <w:rsid w:val="003E23A5"/>
    <w:rsid w:val="003E30B3"/>
    <w:rsid w:val="003E33AE"/>
    <w:rsid w:val="003E37BC"/>
    <w:rsid w:val="003E3B68"/>
    <w:rsid w:val="003E4D79"/>
    <w:rsid w:val="003E6C0B"/>
    <w:rsid w:val="003E7A10"/>
    <w:rsid w:val="003F0994"/>
    <w:rsid w:val="003F33A1"/>
    <w:rsid w:val="003F33E1"/>
    <w:rsid w:val="003F3B38"/>
    <w:rsid w:val="003F4700"/>
    <w:rsid w:val="003F4C4D"/>
    <w:rsid w:val="003F4E1C"/>
    <w:rsid w:val="003F51CD"/>
    <w:rsid w:val="003F688A"/>
    <w:rsid w:val="003F6E60"/>
    <w:rsid w:val="00400481"/>
    <w:rsid w:val="0040212A"/>
    <w:rsid w:val="004032F9"/>
    <w:rsid w:val="004038B0"/>
    <w:rsid w:val="00403F7A"/>
    <w:rsid w:val="0040455C"/>
    <w:rsid w:val="00404D8D"/>
    <w:rsid w:val="004058BE"/>
    <w:rsid w:val="00405AE3"/>
    <w:rsid w:val="00405B6C"/>
    <w:rsid w:val="00405CDD"/>
    <w:rsid w:val="004074AB"/>
    <w:rsid w:val="004101BD"/>
    <w:rsid w:val="0041255B"/>
    <w:rsid w:val="00412590"/>
    <w:rsid w:val="00414763"/>
    <w:rsid w:val="0041489A"/>
    <w:rsid w:val="00420E56"/>
    <w:rsid w:val="00421CAE"/>
    <w:rsid w:val="00422CB7"/>
    <w:rsid w:val="00422DBF"/>
    <w:rsid w:val="00424F07"/>
    <w:rsid w:val="00425FE1"/>
    <w:rsid w:val="00427888"/>
    <w:rsid w:val="00427AC5"/>
    <w:rsid w:val="00434086"/>
    <w:rsid w:val="004344AE"/>
    <w:rsid w:val="004353B7"/>
    <w:rsid w:val="00435436"/>
    <w:rsid w:val="00435C58"/>
    <w:rsid w:val="0043721C"/>
    <w:rsid w:val="00441CF8"/>
    <w:rsid w:val="004423FE"/>
    <w:rsid w:val="00442484"/>
    <w:rsid w:val="00443341"/>
    <w:rsid w:val="00444C3B"/>
    <w:rsid w:val="00445A78"/>
    <w:rsid w:val="0045061B"/>
    <w:rsid w:val="00451ECC"/>
    <w:rsid w:val="00453ECD"/>
    <w:rsid w:val="004543EC"/>
    <w:rsid w:val="00455A55"/>
    <w:rsid w:val="00456312"/>
    <w:rsid w:val="00457BD0"/>
    <w:rsid w:val="00464094"/>
    <w:rsid w:val="004646AB"/>
    <w:rsid w:val="00466C69"/>
    <w:rsid w:val="00470589"/>
    <w:rsid w:val="004706F2"/>
    <w:rsid w:val="00471DD8"/>
    <w:rsid w:val="00472B29"/>
    <w:rsid w:val="00472B63"/>
    <w:rsid w:val="0047402C"/>
    <w:rsid w:val="004757D2"/>
    <w:rsid w:val="00476445"/>
    <w:rsid w:val="00476CEE"/>
    <w:rsid w:val="00477D01"/>
    <w:rsid w:val="00485322"/>
    <w:rsid w:val="004856B2"/>
    <w:rsid w:val="00485843"/>
    <w:rsid w:val="00485F71"/>
    <w:rsid w:val="004860B9"/>
    <w:rsid w:val="004867BA"/>
    <w:rsid w:val="00487221"/>
    <w:rsid w:val="00490C9A"/>
    <w:rsid w:val="00491B93"/>
    <w:rsid w:val="00492F4B"/>
    <w:rsid w:val="0049370E"/>
    <w:rsid w:val="00494DC0"/>
    <w:rsid w:val="0049630B"/>
    <w:rsid w:val="004974AB"/>
    <w:rsid w:val="00497FE8"/>
    <w:rsid w:val="004A08B3"/>
    <w:rsid w:val="004A09BD"/>
    <w:rsid w:val="004A1071"/>
    <w:rsid w:val="004A1EE6"/>
    <w:rsid w:val="004A24D4"/>
    <w:rsid w:val="004A27AC"/>
    <w:rsid w:val="004A29F2"/>
    <w:rsid w:val="004A2CED"/>
    <w:rsid w:val="004A4C81"/>
    <w:rsid w:val="004A6AFE"/>
    <w:rsid w:val="004A6E16"/>
    <w:rsid w:val="004B07A9"/>
    <w:rsid w:val="004B1380"/>
    <w:rsid w:val="004B1D69"/>
    <w:rsid w:val="004B34B4"/>
    <w:rsid w:val="004B3F2E"/>
    <w:rsid w:val="004B4EB0"/>
    <w:rsid w:val="004C01AA"/>
    <w:rsid w:val="004C0D80"/>
    <w:rsid w:val="004C244F"/>
    <w:rsid w:val="004C6013"/>
    <w:rsid w:val="004D169E"/>
    <w:rsid w:val="004D1C80"/>
    <w:rsid w:val="004D2E31"/>
    <w:rsid w:val="004D3DFC"/>
    <w:rsid w:val="004D4717"/>
    <w:rsid w:val="004D64F8"/>
    <w:rsid w:val="004D70FD"/>
    <w:rsid w:val="004E2C29"/>
    <w:rsid w:val="004E48CB"/>
    <w:rsid w:val="004E67F7"/>
    <w:rsid w:val="004E69CD"/>
    <w:rsid w:val="004E70A5"/>
    <w:rsid w:val="004E71D6"/>
    <w:rsid w:val="004E75D0"/>
    <w:rsid w:val="004F0707"/>
    <w:rsid w:val="004F0BB1"/>
    <w:rsid w:val="004F22A7"/>
    <w:rsid w:val="004F2473"/>
    <w:rsid w:val="004F2F2F"/>
    <w:rsid w:val="004F35D0"/>
    <w:rsid w:val="004F3897"/>
    <w:rsid w:val="004F4A02"/>
    <w:rsid w:val="004F5D7D"/>
    <w:rsid w:val="0050065B"/>
    <w:rsid w:val="00503E18"/>
    <w:rsid w:val="00504F34"/>
    <w:rsid w:val="0050610D"/>
    <w:rsid w:val="00510104"/>
    <w:rsid w:val="00510800"/>
    <w:rsid w:val="00511169"/>
    <w:rsid w:val="00512504"/>
    <w:rsid w:val="00512B07"/>
    <w:rsid w:val="00512C18"/>
    <w:rsid w:val="00513992"/>
    <w:rsid w:val="005157D9"/>
    <w:rsid w:val="005158CB"/>
    <w:rsid w:val="00516E26"/>
    <w:rsid w:val="00521A24"/>
    <w:rsid w:val="00521A26"/>
    <w:rsid w:val="00522526"/>
    <w:rsid w:val="005232CE"/>
    <w:rsid w:val="00524E84"/>
    <w:rsid w:val="0052506D"/>
    <w:rsid w:val="0052515B"/>
    <w:rsid w:val="005254A1"/>
    <w:rsid w:val="0052599E"/>
    <w:rsid w:val="00525AF4"/>
    <w:rsid w:val="00525E1B"/>
    <w:rsid w:val="005273EF"/>
    <w:rsid w:val="00527597"/>
    <w:rsid w:val="005306AD"/>
    <w:rsid w:val="005338A4"/>
    <w:rsid w:val="0053429D"/>
    <w:rsid w:val="00535CBF"/>
    <w:rsid w:val="00536C54"/>
    <w:rsid w:val="00537DDC"/>
    <w:rsid w:val="0054018F"/>
    <w:rsid w:val="00540208"/>
    <w:rsid w:val="00540903"/>
    <w:rsid w:val="00540A62"/>
    <w:rsid w:val="00544C36"/>
    <w:rsid w:val="00546FA1"/>
    <w:rsid w:val="0054733A"/>
    <w:rsid w:val="00550CF0"/>
    <w:rsid w:val="00550FA4"/>
    <w:rsid w:val="00551065"/>
    <w:rsid w:val="00551B83"/>
    <w:rsid w:val="0055246B"/>
    <w:rsid w:val="00553108"/>
    <w:rsid w:val="005540B0"/>
    <w:rsid w:val="00555A59"/>
    <w:rsid w:val="0055679E"/>
    <w:rsid w:val="00557EC3"/>
    <w:rsid w:val="00561D14"/>
    <w:rsid w:val="00562308"/>
    <w:rsid w:val="00563C1B"/>
    <w:rsid w:val="00563C88"/>
    <w:rsid w:val="005644A5"/>
    <w:rsid w:val="005677E3"/>
    <w:rsid w:val="00570EDE"/>
    <w:rsid w:val="005711D9"/>
    <w:rsid w:val="0057134F"/>
    <w:rsid w:val="00571B55"/>
    <w:rsid w:val="00580506"/>
    <w:rsid w:val="00581C27"/>
    <w:rsid w:val="00581FDE"/>
    <w:rsid w:val="00582CF5"/>
    <w:rsid w:val="0058634A"/>
    <w:rsid w:val="00591B19"/>
    <w:rsid w:val="00592841"/>
    <w:rsid w:val="00593CE3"/>
    <w:rsid w:val="005945EF"/>
    <w:rsid w:val="00594E34"/>
    <w:rsid w:val="00596024"/>
    <w:rsid w:val="0059627D"/>
    <w:rsid w:val="005970DF"/>
    <w:rsid w:val="005A29CB"/>
    <w:rsid w:val="005A374A"/>
    <w:rsid w:val="005A3AEF"/>
    <w:rsid w:val="005A4E88"/>
    <w:rsid w:val="005A61CD"/>
    <w:rsid w:val="005A69E6"/>
    <w:rsid w:val="005B0051"/>
    <w:rsid w:val="005B0425"/>
    <w:rsid w:val="005B0944"/>
    <w:rsid w:val="005B0B6C"/>
    <w:rsid w:val="005B1D20"/>
    <w:rsid w:val="005B1E74"/>
    <w:rsid w:val="005B1F14"/>
    <w:rsid w:val="005B36D5"/>
    <w:rsid w:val="005B4E47"/>
    <w:rsid w:val="005B5F18"/>
    <w:rsid w:val="005B760E"/>
    <w:rsid w:val="005C0527"/>
    <w:rsid w:val="005C15AB"/>
    <w:rsid w:val="005C1645"/>
    <w:rsid w:val="005C213E"/>
    <w:rsid w:val="005C23BD"/>
    <w:rsid w:val="005C3903"/>
    <w:rsid w:val="005C4FEC"/>
    <w:rsid w:val="005C6892"/>
    <w:rsid w:val="005C6AC0"/>
    <w:rsid w:val="005D1188"/>
    <w:rsid w:val="005D1F93"/>
    <w:rsid w:val="005D4DE6"/>
    <w:rsid w:val="005D4F58"/>
    <w:rsid w:val="005D4FD6"/>
    <w:rsid w:val="005D52F3"/>
    <w:rsid w:val="005D72E0"/>
    <w:rsid w:val="005E0137"/>
    <w:rsid w:val="005E0AFA"/>
    <w:rsid w:val="005E1198"/>
    <w:rsid w:val="005E3C7C"/>
    <w:rsid w:val="005E50C1"/>
    <w:rsid w:val="005E564C"/>
    <w:rsid w:val="005F0436"/>
    <w:rsid w:val="005F055E"/>
    <w:rsid w:val="005F06C7"/>
    <w:rsid w:val="005F30A2"/>
    <w:rsid w:val="005F3636"/>
    <w:rsid w:val="005F39F1"/>
    <w:rsid w:val="005F43AE"/>
    <w:rsid w:val="005F4D89"/>
    <w:rsid w:val="005F5192"/>
    <w:rsid w:val="005F5E44"/>
    <w:rsid w:val="005F65AD"/>
    <w:rsid w:val="005F7438"/>
    <w:rsid w:val="00600027"/>
    <w:rsid w:val="00600325"/>
    <w:rsid w:val="006004A1"/>
    <w:rsid w:val="0060264E"/>
    <w:rsid w:val="006027DB"/>
    <w:rsid w:val="00602A0A"/>
    <w:rsid w:val="006047B2"/>
    <w:rsid w:val="0060559F"/>
    <w:rsid w:val="006063A3"/>
    <w:rsid w:val="006066FC"/>
    <w:rsid w:val="00607626"/>
    <w:rsid w:val="00611053"/>
    <w:rsid w:val="00611AA0"/>
    <w:rsid w:val="00614D5B"/>
    <w:rsid w:val="00616973"/>
    <w:rsid w:val="00616B6F"/>
    <w:rsid w:val="006170E0"/>
    <w:rsid w:val="00617BF8"/>
    <w:rsid w:val="0062166C"/>
    <w:rsid w:val="0062247D"/>
    <w:rsid w:val="00622818"/>
    <w:rsid w:val="00623CF5"/>
    <w:rsid w:val="00624946"/>
    <w:rsid w:val="0062537F"/>
    <w:rsid w:val="006258B0"/>
    <w:rsid w:val="006265CB"/>
    <w:rsid w:val="006269DC"/>
    <w:rsid w:val="006278D6"/>
    <w:rsid w:val="00627DA4"/>
    <w:rsid w:val="0063287B"/>
    <w:rsid w:val="00632929"/>
    <w:rsid w:val="006349BD"/>
    <w:rsid w:val="00634FBD"/>
    <w:rsid w:val="00636FC6"/>
    <w:rsid w:val="00637168"/>
    <w:rsid w:val="006376E5"/>
    <w:rsid w:val="006404CB"/>
    <w:rsid w:val="00641969"/>
    <w:rsid w:val="00641EBC"/>
    <w:rsid w:val="00642E24"/>
    <w:rsid w:val="00643D83"/>
    <w:rsid w:val="006442AB"/>
    <w:rsid w:val="00647FE6"/>
    <w:rsid w:val="00652C3C"/>
    <w:rsid w:val="00655513"/>
    <w:rsid w:val="006566AD"/>
    <w:rsid w:val="006625EA"/>
    <w:rsid w:val="00662EB2"/>
    <w:rsid w:val="00670644"/>
    <w:rsid w:val="006708AC"/>
    <w:rsid w:val="00671B50"/>
    <w:rsid w:val="00671B85"/>
    <w:rsid w:val="006737E4"/>
    <w:rsid w:val="006742E6"/>
    <w:rsid w:val="00674BCB"/>
    <w:rsid w:val="00674CD4"/>
    <w:rsid w:val="00675816"/>
    <w:rsid w:val="0067670C"/>
    <w:rsid w:val="00680C64"/>
    <w:rsid w:val="00681BF0"/>
    <w:rsid w:val="00681C1A"/>
    <w:rsid w:val="00683965"/>
    <w:rsid w:val="00683BCA"/>
    <w:rsid w:val="006900AD"/>
    <w:rsid w:val="0069031E"/>
    <w:rsid w:val="00690CD7"/>
    <w:rsid w:val="006931E9"/>
    <w:rsid w:val="006939DC"/>
    <w:rsid w:val="006A3C37"/>
    <w:rsid w:val="006A5B65"/>
    <w:rsid w:val="006A5F8A"/>
    <w:rsid w:val="006A66B2"/>
    <w:rsid w:val="006A6A5E"/>
    <w:rsid w:val="006B0414"/>
    <w:rsid w:val="006B0837"/>
    <w:rsid w:val="006B1630"/>
    <w:rsid w:val="006B1660"/>
    <w:rsid w:val="006B2714"/>
    <w:rsid w:val="006B40F7"/>
    <w:rsid w:val="006B4295"/>
    <w:rsid w:val="006B4509"/>
    <w:rsid w:val="006B4A7E"/>
    <w:rsid w:val="006B5A72"/>
    <w:rsid w:val="006B706D"/>
    <w:rsid w:val="006B7347"/>
    <w:rsid w:val="006B7CBC"/>
    <w:rsid w:val="006C0224"/>
    <w:rsid w:val="006C176F"/>
    <w:rsid w:val="006C1ADB"/>
    <w:rsid w:val="006C2281"/>
    <w:rsid w:val="006C273C"/>
    <w:rsid w:val="006C5998"/>
    <w:rsid w:val="006C6816"/>
    <w:rsid w:val="006C6BC6"/>
    <w:rsid w:val="006C727A"/>
    <w:rsid w:val="006C74E2"/>
    <w:rsid w:val="006C7CE0"/>
    <w:rsid w:val="006C7D07"/>
    <w:rsid w:val="006C7DFB"/>
    <w:rsid w:val="006D02B7"/>
    <w:rsid w:val="006D0F32"/>
    <w:rsid w:val="006D2FBE"/>
    <w:rsid w:val="006D30B7"/>
    <w:rsid w:val="006D45A4"/>
    <w:rsid w:val="006D4B1F"/>
    <w:rsid w:val="006D5095"/>
    <w:rsid w:val="006D6295"/>
    <w:rsid w:val="006D6709"/>
    <w:rsid w:val="006D6B24"/>
    <w:rsid w:val="006D6B88"/>
    <w:rsid w:val="006D7317"/>
    <w:rsid w:val="006D74C5"/>
    <w:rsid w:val="006D78C8"/>
    <w:rsid w:val="006E16F1"/>
    <w:rsid w:val="006E1904"/>
    <w:rsid w:val="006E1FB8"/>
    <w:rsid w:val="006E204F"/>
    <w:rsid w:val="006E409E"/>
    <w:rsid w:val="006E40CE"/>
    <w:rsid w:val="006E7262"/>
    <w:rsid w:val="006E766D"/>
    <w:rsid w:val="006E7FA7"/>
    <w:rsid w:val="006F01B8"/>
    <w:rsid w:val="006F0AB4"/>
    <w:rsid w:val="006F0C64"/>
    <w:rsid w:val="006F1144"/>
    <w:rsid w:val="006F20DA"/>
    <w:rsid w:val="006F388C"/>
    <w:rsid w:val="006F3D57"/>
    <w:rsid w:val="007000B7"/>
    <w:rsid w:val="007017BF"/>
    <w:rsid w:val="00702F5E"/>
    <w:rsid w:val="00703AB5"/>
    <w:rsid w:val="00703B2D"/>
    <w:rsid w:val="00704056"/>
    <w:rsid w:val="00704DB6"/>
    <w:rsid w:val="00706562"/>
    <w:rsid w:val="00706E12"/>
    <w:rsid w:val="0070756A"/>
    <w:rsid w:val="00707B3B"/>
    <w:rsid w:val="00710E1E"/>
    <w:rsid w:val="00711341"/>
    <w:rsid w:val="0071189C"/>
    <w:rsid w:val="0071260A"/>
    <w:rsid w:val="007140BF"/>
    <w:rsid w:val="00714BE9"/>
    <w:rsid w:val="00715488"/>
    <w:rsid w:val="00716257"/>
    <w:rsid w:val="00721AC7"/>
    <w:rsid w:val="00725109"/>
    <w:rsid w:val="00725C3F"/>
    <w:rsid w:val="007263A0"/>
    <w:rsid w:val="00726DC5"/>
    <w:rsid w:val="00726F84"/>
    <w:rsid w:val="00733C13"/>
    <w:rsid w:val="00734AAE"/>
    <w:rsid w:val="007352F9"/>
    <w:rsid w:val="00735A33"/>
    <w:rsid w:val="00735ACF"/>
    <w:rsid w:val="00736285"/>
    <w:rsid w:val="0073659F"/>
    <w:rsid w:val="007365F9"/>
    <w:rsid w:val="00737B67"/>
    <w:rsid w:val="00741FAE"/>
    <w:rsid w:val="007424D0"/>
    <w:rsid w:val="007425D7"/>
    <w:rsid w:val="007434A0"/>
    <w:rsid w:val="0074438C"/>
    <w:rsid w:val="0074593D"/>
    <w:rsid w:val="007461E0"/>
    <w:rsid w:val="0074786A"/>
    <w:rsid w:val="0075020E"/>
    <w:rsid w:val="0075076D"/>
    <w:rsid w:val="00751936"/>
    <w:rsid w:val="00753BFB"/>
    <w:rsid w:val="00753E92"/>
    <w:rsid w:val="00761D5A"/>
    <w:rsid w:val="007636A5"/>
    <w:rsid w:val="00765508"/>
    <w:rsid w:val="00765A3A"/>
    <w:rsid w:val="00766E8B"/>
    <w:rsid w:val="007677BA"/>
    <w:rsid w:val="00770A3E"/>
    <w:rsid w:val="0077164C"/>
    <w:rsid w:val="00772371"/>
    <w:rsid w:val="00774632"/>
    <w:rsid w:val="00774EF8"/>
    <w:rsid w:val="00776FFB"/>
    <w:rsid w:val="007806A5"/>
    <w:rsid w:val="00781073"/>
    <w:rsid w:val="00783C81"/>
    <w:rsid w:val="00784596"/>
    <w:rsid w:val="00791C7F"/>
    <w:rsid w:val="007948C0"/>
    <w:rsid w:val="00795199"/>
    <w:rsid w:val="0079762F"/>
    <w:rsid w:val="007A027D"/>
    <w:rsid w:val="007A177B"/>
    <w:rsid w:val="007A29B4"/>
    <w:rsid w:val="007A38DB"/>
    <w:rsid w:val="007A3EC0"/>
    <w:rsid w:val="007A6220"/>
    <w:rsid w:val="007A6339"/>
    <w:rsid w:val="007A67D3"/>
    <w:rsid w:val="007A734E"/>
    <w:rsid w:val="007B0A41"/>
    <w:rsid w:val="007B4543"/>
    <w:rsid w:val="007B47B3"/>
    <w:rsid w:val="007B4FA8"/>
    <w:rsid w:val="007B5157"/>
    <w:rsid w:val="007B6040"/>
    <w:rsid w:val="007B6390"/>
    <w:rsid w:val="007C0CF1"/>
    <w:rsid w:val="007C0E06"/>
    <w:rsid w:val="007C1163"/>
    <w:rsid w:val="007C23E6"/>
    <w:rsid w:val="007C2AB7"/>
    <w:rsid w:val="007C3E44"/>
    <w:rsid w:val="007C5E5B"/>
    <w:rsid w:val="007D2472"/>
    <w:rsid w:val="007D2642"/>
    <w:rsid w:val="007D3545"/>
    <w:rsid w:val="007D4B87"/>
    <w:rsid w:val="007D5B36"/>
    <w:rsid w:val="007D64C6"/>
    <w:rsid w:val="007D6BCB"/>
    <w:rsid w:val="007D7560"/>
    <w:rsid w:val="007E16E8"/>
    <w:rsid w:val="007E1FA3"/>
    <w:rsid w:val="007E2988"/>
    <w:rsid w:val="007E2A4A"/>
    <w:rsid w:val="007E5A2F"/>
    <w:rsid w:val="007E713C"/>
    <w:rsid w:val="007E7308"/>
    <w:rsid w:val="007E74B4"/>
    <w:rsid w:val="007E762F"/>
    <w:rsid w:val="007E7D85"/>
    <w:rsid w:val="007E7EDD"/>
    <w:rsid w:val="007E7EDE"/>
    <w:rsid w:val="007F0C14"/>
    <w:rsid w:val="007F1D6F"/>
    <w:rsid w:val="007F231D"/>
    <w:rsid w:val="007F333C"/>
    <w:rsid w:val="007F3486"/>
    <w:rsid w:val="007F415E"/>
    <w:rsid w:val="008010BA"/>
    <w:rsid w:val="00801D9A"/>
    <w:rsid w:val="00802F25"/>
    <w:rsid w:val="00810924"/>
    <w:rsid w:val="008156C7"/>
    <w:rsid w:val="00817A31"/>
    <w:rsid w:val="00817C7E"/>
    <w:rsid w:val="008202BA"/>
    <w:rsid w:val="00820D95"/>
    <w:rsid w:val="00820FDB"/>
    <w:rsid w:val="00821AF7"/>
    <w:rsid w:val="0082220D"/>
    <w:rsid w:val="008223A5"/>
    <w:rsid w:val="00822E8A"/>
    <w:rsid w:val="0082352F"/>
    <w:rsid w:val="00825548"/>
    <w:rsid w:val="00825EA4"/>
    <w:rsid w:val="00825F68"/>
    <w:rsid w:val="00832CB6"/>
    <w:rsid w:val="00835FBC"/>
    <w:rsid w:val="00837A76"/>
    <w:rsid w:val="00837D94"/>
    <w:rsid w:val="00837EBE"/>
    <w:rsid w:val="008413A7"/>
    <w:rsid w:val="00841418"/>
    <w:rsid w:val="00844163"/>
    <w:rsid w:val="0084420A"/>
    <w:rsid w:val="008450CE"/>
    <w:rsid w:val="00845904"/>
    <w:rsid w:val="0084682A"/>
    <w:rsid w:val="00846A08"/>
    <w:rsid w:val="008476AE"/>
    <w:rsid w:val="00847A79"/>
    <w:rsid w:val="00847EA0"/>
    <w:rsid w:val="00850974"/>
    <w:rsid w:val="00851E0F"/>
    <w:rsid w:val="00851FB8"/>
    <w:rsid w:val="0085270D"/>
    <w:rsid w:val="0085630B"/>
    <w:rsid w:val="00861536"/>
    <w:rsid w:val="008618CF"/>
    <w:rsid w:val="00861E7A"/>
    <w:rsid w:val="008632F3"/>
    <w:rsid w:val="00864D7C"/>
    <w:rsid w:val="00867F57"/>
    <w:rsid w:val="0087075F"/>
    <w:rsid w:val="00871150"/>
    <w:rsid w:val="00873269"/>
    <w:rsid w:val="0087724E"/>
    <w:rsid w:val="00881290"/>
    <w:rsid w:val="00881CCE"/>
    <w:rsid w:val="008847F3"/>
    <w:rsid w:val="00885932"/>
    <w:rsid w:val="008874DA"/>
    <w:rsid w:val="00890E00"/>
    <w:rsid w:val="00892A29"/>
    <w:rsid w:val="008936E7"/>
    <w:rsid w:val="008947CC"/>
    <w:rsid w:val="00894949"/>
    <w:rsid w:val="008953D8"/>
    <w:rsid w:val="00895503"/>
    <w:rsid w:val="0089569C"/>
    <w:rsid w:val="008958F4"/>
    <w:rsid w:val="00895E5E"/>
    <w:rsid w:val="00896062"/>
    <w:rsid w:val="008A1EE7"/>
    <w:rsid w:val="008A32FC"/>
    <w:rsid w:val="008A3C77"/>
    <w:rsid w:val="008A4F93"/>
    <w:rsid w:val="008A5D73"/>
    <w:rsid w:val="008A6073"/>
    <w:rsid w:val="008A6750"/>
    <w:rsid w:val="008A6835"/>
    <w:rsid w:val="008A7E34"/>
    <w:rsid w:val="008B0065"/>
    <w:rsid w:val="008B0337"/>
    <w:rsid w:val="008B0A7D"/>
    <w:rsid w:val="008B0AFD"/>
    <w:rsid w:val="008B0F9E"/>
    <w:rsid w:val="008B1650"/>
    <w:rsid w:val="008B33A2"/>
    <w:rsid w:val="008B38F3"/>
    <w:rsid w:val="008B60BA"/>
    <w:rsid w:val="008B655E"/>
    <w:rsid w:val="008B7847"/>
    <w:rsid w:val="008C0C6F"/>
    <w:rsid w:val="008C0F1B"/>
    <w:rsid w:val="008C1073"/>
    <w:rsid w:val="008C3B22"/>
    <w:rsid w:val="008C51D7"/>
    <w:rsid w:val="008C68D1"/>
    <w:rsid w:val="008C68E1"/>
    <w:rsid w:val="008C6AD9"/>
    <w:rsid w:val="008C7896"/>
    <w:rsid w:val="008D14D1"/>
    <w:rsid w:val="008D1C8A"/>
    <w:rsid w:val="008D285B"/>
    <w:rsid w:val="008D4B81"/>
    <w:rsid w:val="008D525F"/>
    <w:rsid w:val="008D6240"/>
    <w:rsid w:val="008D77A7"/>
    <w:rsid w:val="008D7E9F"/>
    <w:rsid w:val="008E01BB"/>
    <w:rsid w:val="008E09D5"/>
    <w:rsid w:val="008E1A32"/>
    <w:rsid w:val="008E273C"/>
    <w:rsid w:val="008E352F"/>
    <w:rsid w:val="008E3C48"/>
    <w:rsid w:val="008E4A79"/>
    <w:rsid w:val="008E53B4"/>
    <w:rsid w:val="008E7C69"/>
    <w:rsid w:val="008F1F20"/>
    <w:rsid w:val="008F2170"/>
    <w:rsid w:val="008F49F5"/>
    <w:rsid w:val="008F4BDF"/>
    <w:rsid w:val="008F59C3"/>
    <w:rsid w:val="008F6FE1"/>
    <w:rsid w:val="008F7D5B"/>
    <w:rsid w:val="00901BC6"/>
    <w:rsid w:val="00903CFA"/>
    <w:rsid w:val="00905375"/>
    <w:rsid w:val="009059FF"/>
    <w:rsid w:val="00906910"/>
    <w:rsid w:val="00906FB4"/>
    <w:rsid w:val="00910C66"/>
    <w:rsid w:val="00912B18"/>
    <w:rsid w:val="00913018"/>
    <w:rsid w:val="00913799"/>
    <w:rsid w:val="00914F04"/>
    <w:rsid w:val="00915201"/>
    <w:rsid w:val="009173C2"/>
    <w:rsid w:val="0092006D"/>
    <w:rsid w:val="0092072E"/>
    <w:rsid w:val="00920E9B"/>
    <w:rsid w:val="00921B60"/>
    <w:rsid w:val="009220B9"/>
    <w:rsid w:val="009229DB"/>
    <w:rsid w:val="00922D71"/>
    <w:rsid w:val="00923F08"/>
    <w:rsid w:val="00924508"/>
    <w:rsid w:val="00927AE0"/>
    <w:rsid w:val="00930FD8"/>
    <w:rsid w:val="00932F1D"/>
    <w:rsid w:val="00932F4B"/>
    <w:rsid w:val="0093375F"/>
    <w:rsid w:val="00933A63"/>
    <w:rsid w:val="009341C6"/>
    <w:rsid w:val="00935716"/>
    <w:rsid w:val="009410E6"/>
    <w:rsid w:val="00941ADA"/>
    <w:rsid w:val="00941DDC"/>
    <w:rsid w:val="00942A4C"/>
    <w:rsid w:val="00942FB1"/>
    <w:rsid w:val="00944439"/>
    <w:rsid w:val="009446D1"/>
    <w:rsid w:val="0094636F"/>
    <w:rsid w:val="00946C03"/>
    <w:rsid w:val="00946D84"/>
    <w:rsid w:val="00946F66"/>
    <w:rsid w:val="00950B3D"/>
    <w:rsid w:val="00954503"/>
    <w:rsid w:val="00954FCB"/>
    <w:rsid w:val="00956A9D"/>
    <w:rsid w:val="00956EB4"/>
    <w:rsid w:val="009601EE"/>
    <w:rsid w:val="0096338C"/>
    <w:rsid w:val="009638B6"/>
    <w:rsid w:val="00963907"/>
    <w:rsid w:val="009643E5"/>
    <w:rsid w:val="00965C41"/>
    <w:rsid w:val="00965CCC"/>
    <w:rsid w:val="009670D2"/>
    <w:rsid w:val="009675F2"/>
    <w:rsid w:val="0097012D"/>
    <w:rsid w:val="00970493"/>
    <w:rsid w:val="0097108A"/>
    <w:rsid w:val="009716A6"/>
    <w:rsid w:val="0097205A"/>
    <w:rsid w:val="00973E41"/>
    <w:rsid w:val="009762E2"/>
    <w:rsid w:val="009808A9"/>
    <w:rsid w:val="00982CF8"/>
    <w:rsid w:val="00983159"/>
    <w:rsid w:val="009840C4"/>
    <w:rsid w:val="00984AA9"/>
    <w:rsid w:val="00985118"/>
    <w:rsid w:val="009864A6"/>
    <w:rsid w:val="009874ED"/>
    <w:rsid w:val="00990A30"/>
    <w:rsid w:val="00990AD1"/>
    <w:rsid w:val="00990C13"/>
    <w:rsid w:val="00990ED5"/>
    <w:rsid w:val="00991CF4"/>
    <w:rsid w:val="009928D1"/>
    <w:rsid w:val="00993555"/>
    <w:rsid w:val="00993AA8"/>
    <w:rsid w:val="00994297"/>
    <w:rsid w:val="0099540D"/>
    <w:rsid w:val="009957DA"/>
    <w:rsid w:val="00995B0E"/>
    <w:rsid w:val="00996BB3"/>
    <w:rsid w:val="00997643"/>
    <w:rsid w:val="009A0B37"/>
    <w:rsid w:val="009A1357"/>
    <w:rsid w:val="009A17B0"/>
    <w:rsid w:val="009A2209"/>
    <w:rsid w:val="009A3F54"/>
    <w:rsid w:val="009A4397"/>
    <w:rsid w:val="009A68F3"/>
    <w:rsid w:val="009A6F53"/>
    <w:rsid w:val="009A7824"/>
    <w:rsid w:val="009B03E2"/>
    <w:rsid w:val="009B076F"/>
    <w:rsid w:val="009B23D3"/>
    <w:rsid w:val="009B3DA1"/>
    <w:rsid w:val="009B4E6E"/>
    <w:rsid w:val="009B5393"/>
    <w:rsid w:val="009C0645"/>
    <w:rsid w:val="009C097F"/>
    <w:rsid w:val="009C0EE4"/>
    <w:rsid w:val="009C463A"/>
    <w:rsid w:val="009C4717"/>
    <w:rsid w:val="009C4AAF"/>
    <w:rsid w:val="009C59C6"/>
    <w:rsid w:val="009C6015"/>
    <w:rsid w:val="009C69F5"/>
    <w:rsid w:val="009C7CC6"/>
    <w:rsid w:val="009C7ECA"/>
    <w:rsid w:val="009D0449"/>
    <w:rsid w:val="009D0795"/>
    <w:rsid w:val="009D22B0"/>
    <w:rsid w:val="009D3A17"/>
    <w:rsid w:val="009D4085"/>
    <w:rsid w:val="009D44A9"/>
    <w:rsid w:val="009D5BA4"/>
    <w:rsid w:val="009E02F6"/>
    <w:rsid w:val="009E03F6"/>
    <w:rsid w:val="009E0789"/>
    <w:rsid w:val="009E131B"/>
    <w:rsid w:val="009E143D"/>
    <w:rsid w:val="009E170F"/>
    <w:rsid w:val="009E1A19"/>
    <w:rsid w:val="009E2550"/>
    <w:rsid w:val="009E3ADA"/>
    <w:rsid w:val="009E46AA"/>
    <w:rsid w:val="009E4C8E"/>
    <w:rsid w:val="009E6BFD"/>
    <w:rsid w:val="009E7BFC"/>
    <w:rsid w:val="009F116B"/>
    <w:rsid w:val="009F3CC0"/>
    <w:rsid w:val="009F4ABC"/>
    <w:rsid w:val="009F4DCB"/>
    <w:rsid w:val="009F617F"/>
    <w:rsid w:val="009F667D"/>
    <w:rsid w:val="009F77A6"/>
    <w:rsid w:val="00A012D8"/>
    <w:rsid w:val="00A01781"/>
    <w:rsid w:val="00A02599"/>
    <w:rsid w:val="00A05D80"/>
    <w:rsid w:val="00A06406"/>
    <w:rsid w:val="00A06E61"/>
    <w:rsid w:val="00A07820"/>
    <w:rsid w:val="00A10541"/>
    <w:rsid w:val="00A1239A"/>
    <w:rsid w:val="00A128A0"/>
    <w:rsid w:val="00A13AEE"/>
    <w:rsid w:val="00A14C42"/>
    <w:rsid w:val="00A15141"/>
    <w:rsid w:val="00A16688"/>
    <w:rsid w:val="00A16E99"/>
    <w:rsid w:val="00A17FDA"/>
    <w:rsid w:val="00A2007F"/>
    <w:rsid w:val="00A201C6"/>
    <w:rsid w:val="00A22648"/>
    <w:rsid w:val="00A26C13"/>
    <w:rsid w:val="00A30012"/>
    <w:rsid w:val="00A313DC"/>
    <w:rsid w:val="00A31A8B"/>
    <w:rsid w:val="00A332B4"/>
    <w:rsid w:val="00A33ECF"/>
    <w:rsid w:val="00A355AB"/>
    <w:rsid w:val="00A355B5"/>
    <w:rsid w:val="00A3594E"/>
    <w:rsid w:val="00A3597C"/>
    <w:rsid w:val="00A360CE"/>
    <w:rsid w:val="00A36709"/>
    <w:rsid w:val="00A37C23"/>
    <w:rsid w:val="00A4035E"/>
    <w:rsid w:val="00A42C72"/>
    <w:rsid w:val="00A42F96"/>
    <w:rsid w:val="00A447E5"/>
    <w:rsid w:val="00A4498A"/>
    <w:rsid w:val="00A457C8"/>
    <w:rsid w:val="00A46B59"/>
    <w:rsid w:val="00A55548"/>
    <w:rsid w:val="00A5568E"/>
    <w:rsid w:val="00A57330"/>
    <w:rsid w:val="00A5749D"/>
    <w:rsid w:val="00A57D58"/>
    <w:rsid w:val="00A60803"/>
    <w:rsid w:val="00A627F9"/>
    <w:rsid w:val="00A63B4C"/>
    <w:rsid w:val="00A65CF8"/>
    <w:rsid w:val="00A72B0D"/>
    <w:rsid w:val="00A72BFE"/>
    <w:rsid w:val="00A72F60"/>
    <w:rsid w:val="00A730E0"/>
    <w:rsid w:val="00A733ED"/>
    <w:rsid w:val="00A745FE"/>
    <w:rsid w:val="00A74679"/>
    <w:rsid w:val="00A765FC"/>
    <w:rsid w:val="00A768DA"/>
    <w:rsid w:val="00A76D03"/>
    <w:rsid w:val="00A813CE"/>
    <w:rsid w:val="00A83102"/>
    <w:rsid w:val="00A85DA1"/>
    <w:rsid w:val="00A85EA0"/>
    <w:rsid w:val="00A860CE"/>
    <w:rsid w:val="00A9416D"/>
    <w:rsid w:val="00A94C2D"/>
    <w:rsid w:val="00A97E7D"/>
    <w:rsid w:val="00A97F90"/>
    <w:rsid w:val="00AA1B17"/>
    <w:rsid w:val="00AA3255"/>
    <w:rsid w:val="00AA340A"/>
    <w:rsid w:val="00AA4DCB"/>
    <w:rsid w:val="00AA574E"/>
    <w:rsid w:val="00AA5D17"/>
    <w:rsid w:val="00AA6A4B"/>
    <w:rsid w:val="00AB0F53"/>
    <w:rsid w:val="00AB428C"/>
    <w:rsid w:val="00AB4BF4"/>
    <w:rsid w:val="00AB4E20"/>
    <w:rsid w:val="00AB4F69"/>
    <w:rsid w:val="00AB5669"/>
    <w:rsid w:val="00AB5DD0"/>
    <w:rsid w:val="00AB6DB8"/>
    <w:rsid w:val="00AB7BF2"/>
    <w:rsid w:val="00AC1091"/>
    <w:rsid w:val="00AC25A7"/>
    <w:rsid w:val="00AC260B"/>
    <w:rsid w:val="00AC281D"/>
    <w:rsid w:val="00AC2FCE"/>
    <w:rsid w:val="00AC4838"/>
    <w:rsid w:val="00AC554C"/>
    <w:rsid w:val="00AC5DCA"/>
    <w:rsid w:val="00AC649F"/>
    <w:rsid w:val="00AC7E10"/>
    <w:rsid w:val="00AD3A6F"/>
    <w:rsid w:val="00AD4ED1"/>
    <w:rsid w:val="00AD524E"/>
    <w:rsid w:val="00AD59F2"/>
    <w:rsid w:val="00AD6D7F"/>
    <w:rsid w:val="00AD7180"/>
    <w:rsid w:val="00AD76E3"/>
    <w:rsid w:val="00AE2603"/>
    <w:rsid w:val="00AE2877"/>
    <w:rsid w:val="00AE554A"/>
    <w:rsid w:val="00AE6867"/>
    <w:rsid w:val="00AE7F3F"/>
    <w:rsid w:val="00AF1307"/>
    <w:rsid w:val="00AF336C"/>
    <w:rsid w:val="00AF3D39"/>
    <w:rsid w:val="00AF419A"/>
    <w:rsid w:val="00B02988"/>
    <w:rsid w:val="00B02A88"/>
    <w:rsid w:val="00B03F22"/>
    <w:rsid w:val="00B05331"/>
    <w:rsid w:val="00B066AE"/>
    <w:rsid w:val="00B06973"/>
    <w:rsid w:val="00B100A2"/>
    <w:rsid w:val="00B10F15"/>
    <w:rsid w:val="00B11666"/>
    <w:rsid w:val="00B1187D"/>
    <w:rsid w:val="00B11B05"/>
    <w:rsid w:val="00B13BC3"/>
    <w:rsid w:val="00B13D2D"/>
    <w:rsid w:val="00B1420F"/>
    <w:rsid w:val="00B156F6"/>
    <w:rsid w:val="00B17A0B"/>
    <w:rsid w:val="00B20F5C"/>
    <w:rsid w:val="00B225E0"/>
    <w:rsid w:val="00B22902"/>
    <w:rsid w:val="00B234CD"/>
    <w:rsid w:val="00B242BB"/>
    <w:rsid w:val="00B2598A"/>
    <w:rsid w:val="00B2625B"/>
    <w:rsid w:val="00B268D9"/>
    <w:rsid w:val="00B2764F"/>
    <w:rsid w:val="00B325B9"/>
    <w:rsid w:val="00B32D92"/>
    <w:rsid w:val="00B377D2"/>
    <w:rsid w:val="00B406BD"/>
    <w:rsid w:val="00B41BB6"/>
    <w:rsid w:val="00B426DE"/>
    <w:rsid w:val="00B434DF"/>
    <w:rsid w:val="00B43C88"/>
    <w:rsid w:val="00B451EF"/>
    <w:rsid w:val="00B45433"/>
    <w:rsid w:val="00B45E03"/>
    <w:rsid w:val="00B461CA"/>
    <w:rsid w:val="00B4682E"/>
    <w:rsid w:val="00B47642"/>
    <w:rsid w:val="00B500B0"/>
    <w:rsid w:val="00B50A2E"/>
    <w:rsid w:val="00B51525"/>
    <w:rsid w:val="00B52BF3"/>
    <w:rsid w:val="00B52E92"/>
    <w:rsid w:val="00B570D1"/>
    <w:rsid w:val="00B60209"/>
    <w:rsid w:val="00B60D34"/>
    <w:rsid w:val="00B63501"/>
    <w:rsid w:val="00B644F6"/>
    <w:rsid w:val="00B64511"/>
    <w:rsid w:val="00B67A5D"/>
    <w:rsid w:val="00B70172"/>
    <w:rsid w:val="00B72788"/>
    <w:rsid w:val="00B7489C"/>
    <w:rsid w:val="00B74C87"/>
    <w:rsid w:val="00B75383"/>
    <w:rsid w:val="00B753F2"/>
    <w:rsid w:val="00B77573"/>
    <w:rsid w:val="00B81195"/>
    <w:rsid w:val="00B851E2"/>
    <w:rsid w:val="00B87B48"/>
    <w:rsid w:val="00B87DDE"/>
    <w:rsid w:val="00B87E4E"/>
    <w:rsid w:val="00B950EA"/>
    <w:rsid w:val="00B97011"/>
    <w:rsid w:val="00B97E87"/>
    <w:rsid w:val="00BA0748"/>
    <w:rsid w:val="00BA0BD7"/>
    <w:rsid w:val="00BA0E55"/>
    <w:rsid w:val="00BA210D"/>
    <w:rsid w:val="00BA2562"/>
    <w:rsid w:val="00BA3E22"/>
    <w:rsid w:val="00BA447B"/>
    <w:rsid w:val="00BA4BEE"/>
    <w:rsid w:val="00BA4FA4"/>
    <w:rsid w:val="00BA526A"/>
    <w:rsid w:val="00BA7FBE"/>
    <w:rsid w:val="00BB2008"/>
    <w:rsid w:val="00BB2681"/>
    <w:rsid w:val="00BB30E0"/>
    <w:rsid w:val="00BB5AFE"/>
    <w:rsid w:val="00BB5D62"/>
    <w:rsid w:val="00BB674C"/>
    <w:rsid w:val="00BB67A9"/>
    <w:rsid w:val="00BB6A85"/>
    <w:rsid w:val="00BB6DFB"/>
    <w:rsid w:val="00BB7062"/>
    <w:rsid w:val="00BB74AD"/>
    <w:rsid w:val="00BC0083"/>
    <w:rsid w:val="00BC0679"/>
    <w:rsid w:val="00BC1172"/>
    <w:rsid w:val="00BC14F8"/>
    <w:rsid w:val="00BC2662"/>
    <w:rsid w:val="00BC28E6"/>
    <w:rsid w:val="00BC29D2"/>
    <w:rsid w:val="00BC2B38"/>
    <w:rsid w:val="00BC2C75"/>
    <w:rsid w:val="00BC4550"/>
    <w:rsid w:val="00BC61CC"/>
    <w:rsid w:val="00BC648B"/>
    <w:rsid w:val="00BD1B6C"/>
    <w:rsid w:val="00BD20E8"/>
    <w:rsid w:val="00BD24E2"/>
    <w:rsid w:val="00BD6B20"/>
    <w:rsid w:val="00BD6FEC"/>
    <w:rsid w:val="00BD7A43"/>
    <w:rsid w:val="00BD7F36"/>
    <w:rsid w:val="00BE027D"/>
    <w:rsid w:val="00BE0A62"/>
    <w:rsid w:val="00BE0AE1"/>
    <w:rsid w:val="00BE0CCE"/>
    <w:rsid w:val="00BE1FAC"/>
    <w:rsid w:val="00BE2106"/>
    <w:rsid w:val="00BE304A"/>
    <w:rsid w:val="00BE3D27"/>
    <w:rsid w:val="00BE3F8F"/>
    <w:rsid w:val="00BE489B"/>
    <w:rsid w:val="00BE5810"/>
    <w:rsid w:val="00BE5A9E"/>
    <w:rsid w:val="00BE6059"/>
    <w:rsid w:val="00BE7F7B"/>
    <w:rsid w:val="00BF016C"/>
    <w:rsid w:val="00BF1419"/>
    <w:rsid w:val="00BF22FA"/>
    <w:rsid w:val="00BF28B5"/>
    <w:rsid w:val="00BF4209"/>
    <w:rsid w:val="00BF4EAF"/>
    <w:rsid w:val="00BF5AB5"/>
    <w:rsid w:val="00C02B4E"/>
    <w:rsid w:val="00C038EB"/>
    <w:rsid w:val="00C04FCE"/>
    <w:rsid w:val="00C05557"/>
    <w:rsid w:val="00C14AFB"/>
    <w:rsid w:val="00C17977"/>
    <w:rsid w:val="00C210AC"/>
    <w:rsid w:val="00C2171B"/>
    <w:rsid w:val="00C223A3"/>
    <w:rsid w:val="00C22569"/>
    <w:rsid w:val="00C22A9F"/>
    <w:rsid w:val="00C23156"/>
    <w:rsid w:val="00C241F8"/>
    <w:rsid w:val="00C24328"/>
    <w:rsid w:val="00C24882"/>
    <w:rsid w:val="00C269C9"/>
    <w:rsid w:val="00C27BC0"/>
    <w:rsid w:val="00C30F37"/>
    <w:rsid w:val="00C32954"/>
    <w:rsid w:val="00C32A47"/>
    <w:rsid w:val="00C33AB4"/>
    <w:rsid w:val="00C37941"/>
    <w:rsid w:val="00C379C0"/>
    <w:rsid w:val="00C41C08"/>
    <w:rsid w:val="00C41C91"/>
    <w:rsid w:val="00C42B9E"/>
    <w:rsid w:val="00C45118"/>
    <w:rsid w:val="00C45511"/>
    <w:rsid w:val="00C465A8"/>
    <w:rsid w:val="00C47451"/>
    <w:rsid w:val="00C50C34"/>
    <w:rsid w:val="00C50C74"/>
    <w:rsid w:val="00C50EB7"/>
    <w:rsid w:val="00C572E0"/>
    <w:rsid w:val="00C6074C"/>
    <w:rsid w:val="00C618B5"/>
    <w:rsid w:val="00C61DD0"/>
    <w:rsid w:val="00C62051"/>
    <w:rsid w:val="00C629F1"/>
    <w:rsid w:val="00C633CF"/>
    <w:rsid w:val="00C65407"/>
    <w:rsid w:val="00C6614E"/>
    <w:rsid w:val="00C66469"/>
    <w:rsid w:val="00C668A9"/>
    <w:rsid w:val="00C672A4"/>
    <w:rsid w:val="00C67530"/>
    <w:rsid w:val="00C70713"/>
    <w:rsid w:val="00C70D02"/>
    <w:rsid w:val="00C71A1B"/>
    <w:rsid w:val="00C7359B"/>
    <w:rsid w:val="00C774EE"/>
    <w:rsid w:val="00C82233"/>
    <w:rsid w:val="00C8366C"/>
    <w:rsid w:val="00C838A0"/>
    <w:rsid w:val="00C8565D"/>
    <w:rsid w:val="00C87569"/>
    <w:rsid w:val="00C91859"/>
    <w:rsid w:val="00C919B5"/>
    <w:rsid w:val="00C91D5B"/>
    <w:rsid w:val="00C92240"/>
    <w:rsid w:val="00C943FE"/>
    <w:rsid w:val="00C94B62"/>
    <w:rsid w:val="00C95AEB"/>
    <w:rsid w:val="00C960EB"/>
    <w:rsid w:val="00C9632B"/>
    <w:rsid w:val="00C96B56"/>
    <w:rsid w:val="00C97665"/>
    <w:rsid w:val="00C97D9A"/>
    <w:rsid w:val="00CA1041"/>
    <w:rsid w:val="00CA385E"/>
    <w:rsid w:val="00CA3F5F"/>
    <w:rsid w:val="00CA4CE4"/>
    <w:rsid w:val="00CA54E0"/>
    <w:rsid w:val="00CA5D1B"/>
    <w:rsid w:val="00CA6584"/>
    <w:rsid w:val="00CA68F7"/>
    <w:rsid w:val="00CA695E"/>
    <w:rsid w:val="00CA7CB7"/>
    <w:rsid w:val="00CB04FA"/>
    <w:rsid w:val="00CB1460"/>
    <w:rsid w:val="00CB16A2"/>
    <w:rsid w:val="00CB2277"/>
    <w:rsid w:val="00CB2465"/>
    <w:rsid w:val="00CB29E7"/>
    <w:rsid w:val="00CB4CD8"/>
    <w:rsid w:val="00CB6EB7"/>
    <w:rsid w:val="00CB738D"/>
    <w:rsid w:val="00CB76FB"/>
    <w:rsid w:val="00CB7F18"/>
    <w:rsid w:val="00CC01B0"/>
    <w:rsid w:val="00CC061E"/>
    <w:rsid w:val="00CC1C1C"/>
    <w:rsid w:val="00CC28CE"/>
    <w:rsid w:val="00CC40C4"/>
    <w:rsid w:val="00CC6A73"/>
    <w:rsid w:val="00CC7F85"/>
    <w:rsid w:val="00CD0057"/>
    <w:rsid w:val="00CD087B"/>
    <w:rsid w:val="00CD1223"/>
    <w:rsid w:val="00CD1F6F"/>
    <w:rsid w:val="00CD2C55"/>
    <w:rsid w:val="00CD5D52"/>
    <w:rsid w:val="00CD5F6C"/>
    <w:rsid w:val="00CE1C67"/>
    <w:rsid w:val="00CE2FF2"/>
    <w:rsid w:val="00CE3634"/>
    <w:rsid w:val="00CE480A"/>
    <w:rsid w:val="00CE72B0"/>
    <w:rsid w:val="00CF0C88"/>
    <w:rsid w:val="00CF0CE1"/>
    <w:rsid w:val="00CF38D7"/>
    <w:rsid w:val="00CF3BAE"/>
    <w:rsid w:val="00CF452C"/>
    <w:rsid w:val="00CF5459"/>
    <w:rsid w:val="00CF5DF1"/>
    <w:rsid w:val="00D017D2"/>
    <w:rsid w:val="00D018E9"/>
    <w:rsid w:val="00D0390E"/>
    <w:rsid w:val="00D07023"/>
    <w:rsid w:val="00D1040D"/>
    <w:rsid w:val="00D10985"/>
    <w:rsid w:val="00D116D4"/>
    <w:rsid w:val="00D11812"/>
    <w:rsid w:val="00D20ABC"/>
    <w:rsid w:val="00D23508"/>
    <w:rsid w:val="00D23BA7"/>
    <w:rsid w:val="00D2566E"/>
    <w:rsid w:val="00D26530"/>
    <w:rsid w:val="00D266C9"/>
    <w:rsid w:val="00D26DF3"/>
    <w:rsid w:val="00D278E1"/>
    <w:rsid w:val="00D27DED"/>
    <w:rsid w:val="00D305EA"/>
    <w:rsid w:val="00D30620"/>
    <w:rsid w:val="00D30EA9"/>
    <w:rsid w:val="00D35393"/>
    <w:rsid w:val="00D3575D"/>
    <w:rsid w:val="00D35D49"/>
    <w:rsid w:val="00D3624A"/>
    <w:rsid w:val="00D365E7"/>
    <w:rsid w:val="00D377D6"/>
    <w:rsid w:val="00D41EA4"/>
    <w:rsid w:val="00D45539"/>
    <w:rsid w:val="00D45DC7"/>
    <w:rsid w:val="00D464C5"/>
    <w:rsid w:val="00D474AA"/>
    <w:rsid w:val="00D505E2"/>
    <w:rsid w:val="00D50E02"/>
    <w:rsid w:val="00D5103B"/>
    <w:rsid w:val="00D5125C"/>
    <w:rsid w:val="00D52549"/>
    <w:rsid w:val="00D545FB"/>
    <w:rsid w:val="00D560D5"/>
    <w:rsid w:val="00D60123"/>
    <w:rsid w:val="00D63932"/>
    <w:rsid w:val="00D643E4"/>
    <w:rsid w:val="00D64A67"/>
    <w:rsid w:val="00D64B65"/>
    <w:rsid w:val="00D65882"/>
    <w:rsid w:val="00D677F7"/>
    <w:rsid w:val="00D67A7D"/>
    <w:rsid w:val="00D701F3"/>
    <w:rsid w:val="00D713AC"/>
    <w:rsid w:val="00D72DB1"/>
    <w:rsid w:val="00D77F82"/>
    <w:rsid w:val="00D800DF"/>
    <w:rsid w:val="00D8164F"/>
    <w:rsid w:val="00D82235"/>
    <w:rsid w:val="00D8229C"/>
    <w:rsid w:val="00D84264"/>
    <w:rsid w:val="00D863C7"/>
    <w:rsid w:val="00D86513"/>
    <w:rsid w:val="00D868D2"/>
    <w:rsid w:val="00D87681"/>
    <w:rsid w:val="00D87ACC"/>
    <w:rsid w:val="00D87BAF"/>
    <w:rsid w:val="00D9005C"/>
    <w:rsid w:val="00D90C97"/>
    <w:rsid w:val="00D915E0"/>
    <w:rsid w:val="00D92833"/>
    <w:rsid w:val="00D93BC8"/>
    <w:rsid w:val="00D95D7C"/>
    <w:rsid w:val="00D96451"/>
    <w:rsid w:val="00D969F0"/>
    <w:rsid w:val="00DA02BE"/>
    <w:rsid w:val="00DA2DCB"/>
    <w:rsid w:val="00DA3938"/>
    <w:rsid w:val="00DA3F88"/>
    <w:rsid w:val="00DA3FB6"/>
    <w:rsid w:val="00DA4132"/>
    <w:rsid w:val="00DA494A"/>
    <w:rsid w:val="00DA678A"/>
    <w:rsid w:val="00DA706A"/>
    <w:rsid w:val="00DB0B06"/>
    <w:rsid w:val="00DB0EA1"/>
    <w:rsid w:val="00DB0F34"/>
    <w:rsid w:val="00DB21CC"/>
    <w:rsid w:val="00DB2CF4"/>
    <w:rsid w:val="00DB32CF"/>
    <w:rsid w:val="00DB33AF"/>
    <w:rsid w:val="00DB4914"/>
    <w:rsid w:val="00DB4F3B"/>
    <w:rsid w:val="00DB52AE"/>
    <w:rsid w:val="00DB5D43"/>
    <w:rsid w:val="00DB6ADF"/>
    <w:rsid w:val="00DB7DB1"/>
    <w:rsid w:val="00DC0A03"/>
    <w:rsid w:val="00DC1CE7"/>
    <w:rsid w:val="00DC2220"/>
    <w:rsid w:val="00DC4046"/>
    <w:rsid w:val="00DC4A06"/>
    <w:rsid w:val="00DC6226"/>
    <w:rsid w:val="00DC6BAF"/>
    <w:rsid w:val="00DD1FA5"/>
    <w:rsid w:val="00DD41EB"/>
    <w:rsid w:val="00DD4F8E"/>
    <w:rsid w:val="00DD6287"/>
    <w:rsid w:val="00DE2771"/>
    <w:rsid w:val="00DE2DE7"/>
    <w:rsid w:val="00DE549B"/>
    <w:rsid w:val="00DE57E6"/>
    <w:rsid w:val="00DE5B0C"/>
    <w:rsid w:val="00DE7607"/>
    <w:rsid w:val="00DF11C3"/>
    <w:rsid w:val="00DF1910"/>
    <w:rsid w:val="00DF290F"/>
    <w:rsid w:val="00DF35DB"/>
    <w:rsid w:val="00DF4B8F"/>
    <w:rsid w:val="00DF5B10"/>
    <w:rsid w:val="00DF6636"/>
    <w:rsid w:val="00DF671F"/>
    <w:rsid w:val="00E006F2"/>
    <w:rsid w:val="00E010C5"/>
    <w:rsid w:val="00E01E39"/>
    <w:rsid w:val="00E042FB"/>
    <w:rsid w:val="00E0507F"/>
    <w:rsid w:val="00E050E3"/>
    <w:rsid w:val="00E05ACB"/>
    <w:rsid w:val="00E12518"/>
    <w:rsid w:val="00E12B0F"/>
    <w:rsid w:val="00E13551"/>
    <w:rsid w:val="00E1370D"/>
    <w:rsid w:val="00E14B6D"/>
    <w:rsid w:val="00E1763B"/>
    <w:rsid w:val="00E17845"/>
    <w:rsid w:val="00E20016"/>
    <w:rsid w:val="00E202DD"/>
    <w:rsid w:val="00E208CE"/>
    <w:rsid w:val="00E23995"/>
    <w:rsid w:val="00E24372"/>
    <w:rsid w:val="00E24720"/>
    <w:rsid w:val="00E26EB3"/>
    <w:rsid w:val="00E2713C"/>
    <w:rsid w:val="00E2725E"/>
    <w:rsid w:val="00E273F2"/>
    <w:rsid w:val="00E27A81"/>
    <w:rsid w:val="00E33016"/>
    <w:rsid w:val="00E337E9"/>
    <w:rsid w:val="00E341A7"/>
    <w:rsid w:val="00E341AB"/>
    <w:rsid w:val="00E369D0"/>
    <w:rsid w:val="00E36EE9"/>
    <w:rsid w:val="00E3725E"/>
    <w:rsid w:val="00E40852"/>
    <w:rsid w:val="00E4303C"/>
    <w:rsid w:val="00E46CFD"/>
    <w:rsid w:val="00E474FF"/>
    <w:rsid w:val="00E50A09"/>
    <w:rsid w:val="00E50C53"/>
    <w:rsid w:val="00E50DFE"/>
    <w:rsid w:val="00E51033"/>
    <w:rsid w:val="00E51237"/>
    <w:rsid w:val="00E5188F"/>
    <w:rsid w:val="00E53488"/>
    <w:rsid w:val="00E535CA"/>
    <w:rsid w:val="00E53DAC"/>
    <w:rsid w:val="00E53E7D"/>
    <w:rsid w:val="00E54338"/>
    <w:rsid w:val="00E54DF0"/>
    <w:rsid w:val="00E54ECE"/>
    <w:rsid w:val="00E55525"/>
    <w:rsid w:val="00E564E9"/>
    <w:rsid w:val="00E56BD6"/>
    <w:rsid w:val="00E6023D"/>
    <w:rsid w:val="00E619BA"/>
    <w:rsid w:val="00E61B91"/>
    <w:rsid w:val="00E630B5"/>
    <w:rsid w:val="00E63A45"/>
    <w:rsid w:val="00E63D53"/>
    <w:rsid w:val="00E644EA"/>
    <w:rsid w:val="00E65D3C"/>
    <w:rsid w:val="00E6680A"/>
    <w:rsid w:val="00E66A81"/>
    <w:rsid w:val="00E67328"/>
    <w:rsid w:val="00E706CD"/>
    <w:rsid w:val="00E72550"/>
    <w:rsid w:val="00E72728"/>
    <w:rsid w:val="00E72E3F"/>
    <w:rsid w:val="00E73D82"/>
    <w:rsid w:val="00E74C15"/>
    <w:rsid w:val="00E74DDE"/>
    <w:rsid w:val="00E753A8"/>
    <w:rsid w:val="00E76142"/>
    <w:rsid w:val="00E769AE"/>
    <w:rsid w:val="00E77760"/>
    <w:rsid w:val="00E80168"/>
    <w:rsid w:val="00E81D37"/>
    <w:rsid w:val="00E82D8C"/>
    <w:rsid w:val="00E8497C"/>
    <w:rsid w:val="00E84AEC"/>
    <w:rsid w:val="00E84D09"/>
    <w:rsid w:val="00E9044F"/>
    <w:rsid w:val="00E91411"/>
    <w:rsid w:val="00E9186B"/>
    <w:rsid w:val="00E91872"/>
    <w:rsid w:val="00E935A5"/>
    <w:rsid w:val="00E93688"/>
    <w:rsid w:val="00E95154"/>
    <w:rsid w:val="00E964BC"/>
    <w:rsid w:val="00EA1DB7"/>
    <w:rsid w:val="00EA6B8A"/>
    <w:rsid w:val="00EA737E"/>
    <w:rsid w:val="00EA790F"/>
    <w:rsid w:val="00EA7C97"/>
    <w:rsid w:val="00EB0BB8"/>
    <w:rsid w:val="00EB32F3"/>
    <w:rsid w:val="00EB3A91"/>
    <w:rsid w:val="00EB6292"/>
    <w:rsid w:val="00EB672F"/>
    <w:rsid w:val="00EB6904"/>
    <w:rsid w:val="00EC00B9"/>
    <w:rsid w:val="00EC0D81"/>
    <w:rsid w:val="00EC1D11"/>
    <w:rsid w:val="00EC4024"/>
    <w:rsid w:val="00EC4AAD"/>
    <w:rsid w:val="00EC7A1B"/>
    <w:rsid w:val="00ED052B"/>
    <w:rsid w:val="00ED0A9B"/>
    <w:rsid w:val="00ED127E"/>
    <w:rsid w:val="00ED25F8"/>
    <w:rsid w:val="00ED261D"/>
    <w:rsid w:val="00ED3089"/>
    <w:rsid w:val="00ED4549"/>
    <w:rsid w:val="00ED63E4"/>
    <w:rsid w:val="00ED7DFB"/>
    <w:rsid w:val="00EE086D"/>
    <w:rsid w:val="00EE1F52"/>
    <w:rsid w:val="00EE2CEC"/>
    <w:rsid w:val="00EE3D2B"/>
    <w:rsid w:val="00EE3D9A"/>
    <w:rsid w:val="00EE40A1"/>
    <w:rsid w:val="00EE6518"/>
    <w:rsid w:val="00EE6B91"/>
    <w:rsid w:val="00EE7323"/>
    <w:rsid w:val="00EE7693"/>
    <w:rsid w:val="00EF33F1"/>
    <w:rsid w:val="00EF4C73"/>
    <w:rsid w:val="00EF6213"/>
    <w:rsid w:val="00EF7125"/>
    <w:rsid w:val="00EF7A93"/>
    <w:rsid w:val="00EF7B51"/>
    <w:rsid w:val="00F00214"/>
    <w:rsid w:val="00F02BD6"/>
    <w:rsid w:val="00F03333"/>
    <w:rsid w:val="00F03823"/>
    <w:rsid w:val="00F03AE8"/>
    <w:rsid w:val="00F03D56"/>
    <w:rsid w:val="00F06EF6"/>
    <w:rsid w:val="00F07890"/>
    <w:rsid w:val="00F07C86"/>
    <w:rsid w:val="00F10870"/>
    <w:rsid w:val="00F10BDE"/>
    <w:rsid w:val="00F113CE"/>
    <w:rsid w:val="00F142A5"/>
    <w:rsid w:val="00F15445"/>
    <w:rsid w:val="00F167DF"/>
    <w:rsid w:val="00F17E91"/>
    <w:rsid w:val="00F21A20"/>
    <w:rsid w:val="00F23A4A"/>
    <w:rsid w:val="00F25E60"/>
    <w:rsid w:val="00F25EA9"/>
    <w:rsid w:val="00F2615C"/>
    <w:rsid w:val="00F274C3"/>
    <w:rsid w:val="00F275D0"/>
    <w:rsid w:val="00F3113C"/>
    <w:rsid w:val="00F3142B"/>
    <w:rsid w:val="00F3144D"/>
    <w:rsid w:val="00F32810"/>
    <w:rsid w:val="00F33016"/>
    <w:rsid w:val="00F33AB8"/>
    <w:rsid w:val="00F37DB4"/>
    <w:rsid w:val="00F41105"/>
    <w:rsid w:val="00F4167E"/>
    <w:rsid w:val="00F44234"/>
    <w:rsid w:val="00F44F00"/>
    <w:rsid w:val="00F50B43"/>
    <w:rsid w:val="00F50EC2"/>
    <w:rsid w:val="00F510F1"/>
    <w:rsid w:val="00F515AB"/>
    <w:rsid w:val="00F518EC"/>
    <w:rsid w:val="00F51D7C"/>
    <w:rsid w:val="00F51E03"/>
    <w:rsid w:val="00F5243A"/>
    <w:rsid w:val="00F530C8"/>
    <w:rsid w:val="00F535FA"/>
    <w:rsid w:val="00F537B9"/>
    <w:rsid w:val="00F56D61"/>
    <w:rsid w:val="00F60979"/>
    <w:rsid w:val="00F62CC9"/>
    <w:rsid w:val="00F63AF5"/>
    <w:rsid w:val="00F6438F"/>
    <w:rsid w:val="00F643A4"/>
    <w:rsid w:val="00F652E3"/>
    <w:rsid w:val="00F6564D"/>
    <w:rsid w:val="00F66238"/>
    <w:rsid w:val="00F662DF"/>
    <w:rsid w:val="00F72E26"/>
    <w:rsid w:val="00F80C6A"/>
    <w:rsid w:val="00F80DC4"/>
    <w:rsid w:val="00F80E9A"/>
    <w:rsid w:val="00F81965"/>
    <w:rsid w:val="00F82323"/>
    <w:rsid w:val="00F82457"/>
    <w:rsid w:val="00F836F7"/>
    <w:rsid w:val="00F838BE"/>
    <w:rsid w:val="00F866FA"/>
    <w:rsid w:val="00F86AB5"/>
    <w:rsid w:val="00F86C55"/>
    <w:rsid w:val="00F91370"/>
    <w:rsid w:val="00F91455"/>
    <w:rsid w:val="00F94400"/>
    <w:rsid w:val="00F945A5"/>
    <w:rsid w:val="00F94D56"/>
    <w:rsid w:val="00F95444"/>
    <w:rsid w:val="00F954AF"/>
    <w:rsid w:val="00F9565A"/>
    <w:rsid w:val="00F97064"/>
    <w:rsid w:val="00F97067"/>
    <w:rsid w:val="00F9757D"/>
    <w:rsid w:val="00F975EC"/>
    <w:rsid w:val="00F97988"/>
    <w:rsid w:val="00F97B0F"/>
    <w:rsid w:val="00FA16E5"/>
    <w:rsid w:val="00FA49B2"/>
    <w:rsid w:val="00FA538F"/>
    <w:rsid w:val="00FA5671"/>
    <w:rsid w:val="00FA57BD"/>
    <w:rsid w:val="00FA705D"/>
    <w:rsid w:val="00FA793C"/>
    <w:rsid w:val="00FA7B8A"/>
    <w:rsid w:val="00FB3080"/>
    <w:rsid w:val="00FB32D3"/>
    <w:rsid w:val="00FB3F74"/>
    <w:rsid w:val="00FB44E9"/>
    <w:rsid w:val="00FB4CB6"/>
    <w:rsid w:val="00FB5C19"/>
    <w:rsid w:val="00FB6000"/>
    <w:rsid w:val="00FB66BD"/>
    <w:rsid w:val="00FB6758"/>
    <w:rsid w:val="00FB7874"/>
    <w:rsid w:val="00FC0AB2"/>
    <w:rsid w:val="00FC3BF8"/>
    <w:rsid w:val="00FC4DCF"/>
    <w:rsid w:val="00FC74A6"/>
    <w:rsid w:val="00FC76B0"/>
    <w:rsid w:val="00FD0901"/>
    <w:rsid w:val="00FD0AC3"/>
    <w:rsid w:val="00FD0D37"/>
    <w:rsid w:val="00FD364D"/>
    <w:rsid w:val="00FD48C5"/>
    <w:rsid w:val="00FD4AED"/>
    <w:rsid w:val="00FD50EC"/>
    <w:rsid w:val="00FD53EA"/>
    <w:rsid w:val="00FD6538"/>
    <w:rsid w:val="00FD65DD"/>
    <w:rsid w:val="00FD67C2"/>
    <w:rsid w:val="00FD79D8"/>
    <w:rsid w:val="00FE107F"/>
    <w:rsid w:val="00FE3145"/>
    <w:rsid w:val="00FE31FE"/>
    <w:rsid w:val="00FE3AD7"/>
    <w:rsid w:val="00FE44AA"/>
    <w:rsid w:val="00FE5EDD"/>
    <w:rsid w:val="00FE6633"/>
    <w:rsid w:val="00FE6E1A"/>
    <w:rsid w:val="00FF1837"/>
    <w:rsid w:val="00FF2CD6"/>
    <w:rsid w:val="00FF38E3"/>
    <w:rsid w:val="00FF439B"/>
    <w:rsid w:val="00FF4C0C"/>
    <w:rsid w:val="00FF6098"/>
    <w:rsid w:val="00FF6981"/>
    <w:rsid w:val="00FF6C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uiPriority="39"/>
    <w:lsdException w:name="toc 2" w:uiPriority="39"/>
    <w:lsdException w:name="toc 3" w:uiPriority="39"/>
    <w:lsdException w:name="header" w:uiPriority="99"/>
    <w:lsdException w:name="footer" w:uiPriority="99"/>
    <w:lsdException w:name="caption" w:uiPriority="99" w:qFormat="1"/>
    <w:lsdException w:name="Title" w:uiPriority="99" w:qFormat="1"/>
    <w:lsdException w:name="Body Text" w:qFormat="1"/>
    <w:lsdException w:name="Subtitle" w:qFormat="1"/>
    <w:lsdException w:name="Hyperlink" w:uiPriority="99"/>
    <w:lsdException w:name="Strong" w:uiPriority="22" w:qFormat="1"/>
    <w:lsdException w:name="Emphasis" w:uiPriority="20" w:qFormat="1"/>
    <w:lsdException w:name="Plain Text" w:semiHidden="1"/>
    <w:lsdException w:name="HTML Top of Form" w:uiPriority="99"/>
    <w:lsdException w:name="HTML Bottom of Form" w:uiPriority="99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aliases w:val="首页格式"/>
    <w:semiHidden/>
    <w:qFormat/>
    <w:rsid w:val="00D1040D"/>
    <w:pPr>
      <w:widowControl w:val="0"/>
      <w:spacing w:line="360" w:lineRule="auto"/>
      <w:jc w:val="both"/>
    </w:pPr>
    <w:rPr>
      <w:kern w:val="2"/>
      <w:sz w:val="28"/>
      <w:szCs w:val="24"/>
    </w:rPr>
  </w:style>
  <w:style w:type="paragraph" w:styleId="1">
    <w:name w:val="heading 1"/>
    <w:aliases w:val="H1,h1,1st level,Section Head,l1,1,Header 1,Heading 0,Header1,H11,H12,H13,H14,H15,H16,H17,H18,H19,H110,H111,H112,H121,H131,H141,H151,H161,H171,H181,H191,H1101,H1111,H113,H122,H132,H142,H152,H162,H172,H182,H192,H1102,H1112,H1121,H1211,H1311,H1411,标书1"/>
    <w:basedOn w:val="a"/>
    <w:next w:val="a0"/>
    <w:uiPriority w:val="9"/>
    <w:qFormat/>
    <w:rsid w:val="002341D6"/>
    <w:pPr>
      <w:keepNext/>
      <w:keepLines/>
      <w:numPr>
        <w:numId w:val="1"/>
      </w:numPr>
      <w:spacing w:before="340" w:after="330" w:line="578" w:lineRule="auto"/>
      <w:outlineLvl w:val="0"/>
    </w:pPr>
    <w:rPr>
      <w:rFonts w:eastAsia="黑体"/>
      <w:b/>
      <w:bCs/>
      <w:kern w:val="44"/>
      <w:sz w:val="36"/>
      <w:szCs w:val="44"/>
    </w:rPr>
  </w:style>
  <w:style w:type="paragraph" w:styleId="2">
    <w:name w:val="heading 2"/>
    <w:aliases w:val="H2,Heading 2 Hidden,Heading 2 CCBS,Titre3,Level 2 Head,heading 2,PIM2,2nd level,h2,Header 2,l2,Titre2,Head 2,Courseware #,Heading1 Char,Heading1 Char Char Char,Heading1 Char Char Char Char Char Char Char Char Char Char Char,Heading1,标题 1.1,sect 1.2"/>
    <w:basedOn w:val="a"/>
    <w:next w:val="a0"/>
    <w:uiPriority w:val="9"/>
    <w:qFormat/>
    <w:rsid w:val="002341D6"/>
    <w:pPr>
      <w:keepNext/>
      <w:keepLines/>
      <w:numPr>
        <w:ilvl w:val="1"/>
        <w:numId w:val="1"/>
      </w:numPr>
      <w:spacing w:before="260" w:after="260" w:line="416" w:lineRule="auto"/>
      <w:outlineLvl w:val="1"/>
    </w:pPr>
    <w:rPr>
      <w:rFonts w:eastAsia="黑体"/>
      <w:b/>
      <w:bCs/>
      <w:sz w:val="32"/>
      <w:szCs w:val="32"/>
    </w:rPr>
  </w:style>
  <w:style w:type="paragraph" w:styleId="3">
    <w:name w:val="heading 3"/>
    <w:aliases w:val="H3,sl3,Heading 3under,- Maj Side,Heading 3 - old,sect1.2.3,BOD 0,Level 3 Head,level_3,PIM 3,l3,CT,3,h3,Heading 3 hidden,2h,h31,h32,Section,Heading 2.3,(Alt+3),1.2.3.,alltoc,标题 4.1.1,prop3,3heading,heading 3,Heading 31,Level 3 Topic Heading,小节,小节1,b"/>
    <w:basedOn w:val="a"/>
    <w:next w:val="a0"/>
    <w:uiPriority w:val="9"/>
    <w:qFormat/>
    <w:rsid w:val="00442484"/>
    <w:pPr>
      <w:keepNext/>
      <w:keepLines/>
      <w:numPr>
        <w:ilvl w:val="2"/>
        <w:numId w:val="1"/>
      </w:numPr>
      <w:spacing w:before="260" w:after="260" w:line="416" w:lineRule="auto"/>
      <w:outlineLvl w:val="2"/>
    </w:pPr>
    <w:rPr>
      <w:b/>
      <w:bCs/>
      <w:sz w:val="30"/>
      <w:szCs w:val="32"/>
    </w:rPr>
  </w:style>
  <w:style w:type="paragraph" w:styleId="40">
    <w:name w:val="heading 4"/>
    <w:aliases w:val="H4,bullet,bl,bb,h4,First Subheading,sect 1.2.3.4,Ref Heading 1,rh1,sect 1.2.3.41,Ref Heading 11,rh11,sect 1.2.3.42,Ref Heading 12,rh12,sect 1.2.3.411,Ref Heading 111,rh111,sect 1.2.3.43,Ref Heading 13,rh13,sect 1.2.3.412,Ref Heading 112,rh112,第三层条"/>
    <w:basedOn w:val="a"/>
    <w:next w:val="a0"/>
    <w:link w:val="4Char"/>
    <w:uiPriority w:val="9"/>
    <w:qFormat/>
    <w:rsid w:val="007140BF"/>
    <w:pPr>
      <w:keepNext/>
      <w:keepLines/>
      <w:numPr>
        <w:ilvl w:val="3"/>
        <w:numId w:val="1"/>
      </w:numPr>
      <w:spacing w:before="280" w:after="290" w:line="376" w:lineRule="auto"/>
      <w:outlineLvl w:val="3"/>
    </w:pPr>
    <w:rPr>
      <w:rFonts w:eastAsia="黑体"/>
      <w:b/>
      <w:bCs/>
      <w:szCs w:val="28"/>
    </w:rPr>
  </w:style>
  <w:style w:type="paragraph" w:styleId="5">
    <w:name w:val="heading 5"/>
    <w:aliases w:val="H5,Level 3 - i,PIM 5,Titre5,Block Label,1.1.1,口,h5,Second Subheading,5,l4,ds,dd,第四层条,dash1,ds1,dd1,dash2,ds2,dd2,dash3,ds3,dd3,dash4,ds4,dd4,dash5,ds5,dd5,dash6,ds6,dd6,dash7,ds7,dd7,dash8,ds8,dd8,dash9,ds9,dd9,dash10,ds10,dd10,dash,dash11,ds11,l5"/>
    <w:basedOn w:val="a"/>
    <w:next w:val="a0"/>
    <w:link w:val="5Char"/>
    <w:uiPriority w:val="9"/>
    <w:qFormat/>
    <w:rsid w:val="009B03E2"/>
    <w:pPr>
      <w:keepNext/>
      <w:keepLines/>
      <w:numPr>
        <w:ilvl w:val="4"/>
        <w:numId w:val="1"/>
      </w:numPr>
      <w:spacing w:before="280" w:after="290" w:line="376" w:lineRule="auto"/>
      <w:outlineLvl w:val="4"/>
    </w:pPr>
    <w:rPr>
      <w:rFonts w:eastAsia="黑体"/>
      <w:b/>
      <w:bCs/>
      <w:sz w:val="24"/>
    </w:rPr>
  </w:style>
  <w:style w:type="paragraph" w:styleId="6">
    <w:name w:val="heading 6"/>
    <w:aliases w:val="BOD 4,Legal Level 1.,H6,PIM 6,h6,Third Subheading,ToolsHeading 6,6,PIM 61,H61,BOD 41,PIM 62,H62,BOD 42,PIM 63,H63,PIM 64,H64,PIM 65,H65,BOD 43,PIM 611,H611,BOD 411,PIM 621,H621,BOD 421,PIM 631,H631,PIM 641,H641,PIM 66,H66,BOD 44,PIM 612,H612,H622,L"/>
    <w:basedOn w:val="a"/>
    <w:next w:val="a0"/>
    <w:link w:val="6Char"/>
    <w:uiPriority w:val="9"/>
    <w:qFormat/>
    <w:rsid w:val="009B03E2"/>
    <w:pPr>
      <w:keepNext/>
      <w:keepLines/>
      <w:numPr>
        <w:ilvl w:val="5"/>
        <w:numId w:val="1"/>
      </w:numPr>
      <w:spacing w:before="240" w:after="64" w:line="320" w:lineRule="auto"/>
      <w:outlineLvl w:val="5"/>
    </w:pPr>
    <w:rPr>
      <w:rFonts w:ascii="Cambria" w:hAnsi="Cambria"/>
      <w:b/>
      <w:bCs/>
      <w:sz w:val="24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D9005C"/>
    <w:pPr>
      <w:keepNext/>
      <w:keepLines/>
      <w:spacing w:before="240" w:after="64" w:line="320" w:lineRule="auto"/>
      <w:ind w:left="1296" w:hanging="1296"/>
      <w:outlineLvl w:val="6"/>
    </w:pPr>
    <w:rPr>
      <w:rFonts w:ascii="Calibri" w:hAnsi="Calibri"/>
      <w:b/>
      <w:bCs/>
      <w:sz w:val="24"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D9005C"/>
    <w:pPr>
      <w:keepNext/>
      <w:keepLines/>
      <w:spacing w:before="240" w:after="64" w:line="320" w:lineRule="auto"/>
      <w:ind w:left="1440" w:hanging="1440"/>
      <w:outlineLvl w:val="7"/>
    </w:pPr>
    <w:rPr>
      <w:rFonts w:ascii="Cambria" w:hAnsi="Cambria"/>
      <w:sz w:val="24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D9005C"/>
    <w:pPr>
      <w:keepNext/>
      <w:keepLines/>
      <w:spacing w:before="240" w:after="64" w:line="320" w:lineRule="auto"/>
      <w:ind w:left="1584" w:hanging="1584"/>
      <w:outlineLvl w:val="8"/>
    </w:pPr>
    <w:rPr>
      <w:rFonts w:ascii="Cambria" w:hAnsi="Cambria"/>
      <w:sz w:val="21"/>
      <w:szCs w:val="2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link w:val="Char"/>
    <w:qFormat/>
    <w:rsid w:val="00DF4B8F"/>
    <w:pPr>
      <w:ind w:firstLineChars="200" w:firstLine="200"/>
    </w:pPr>
    <w:rPr>
      <w:rFonts w:eastAsia="仿宋_GB2312"/>
    </w:rPr>
  </w:style>
  <w:style w:type="character" w:customStyle="1" w:styleId="Char">
    <w:name w:val="正文文本 Char"/>
    <w:link w:val="a0"/>
    <w:rsid w:val="00DF4B8F"/>
    <w:rPr>
      <w:rFonts w:eastAsia="仿宋_GB2312"/>
      <w:kern w:val="2"/>
      <w:sz w:val="28"/>
      <w:szCs w:val="24"/>
    </w:rPr>
  </w:style>
  <w:style w:type="paragraph" w:styleId="a4">
    <w:name w:val="Document Map"/>
    <w:basedOn w:val="a"/>
    <w:semiHidden/>
    <w:rsid w:val="00F97B0F"/>
    <w:pPr>
      <w:shd w:val="clear" w:color="auto" w:fill="000080"/>
    </w:pPr>
    <w:rPr>
      <w:sz w:val="21"/>
    </w:rPr>
  </w:style>
  <w:style w:type="character" w:styleId="a5">
    <w:name w:val="annotation reference"/>
    <w:semiHidden/>
    <w:rsid w:val="00E0507F"/>
    <w:rPr>
      <w:sz w:val="21"/>
      <w:szCs w:val="21"/>
    </w:rPr>
  </w:style>
  <w:style w:type="paragraph" w:styleId="a6">
    <w:name w:val="annotation text"/>
    <w:basedOn w:val="a"/>
    <w:link w:val="Char0"/>
    <w:semiHidden/>
    <w:unhideWhenUsed/>
    <w:rsid w:val="00E0507F"/>
    <w:pPr>
      <w:jc w:val="left"/>
    </w:pPr>
  </w:style>
  <w:style w:type="character" w:customStyle="1" w:styleId="Char0">
    <w:name w:val="批注文字 Char"/>
    <w:link w:val="a6"/>
    <w:semiHidden/>
    <w:rsid w:val="00600027"/>
    <w:rPr>
      <w:kern w:val="2"/>
      <w:sz w:val="28"/>
      <w:szCs w:val="24"/>
    </w:rPr>
  </w:style>
  <w:style w:type="paragraph" w:styleId="a7">
    <w:name w:val="annotation subject"/>
    <w:basedOn w:val="a6"/>
    <w:next w:val="a6"/>
    <w:semiHidden/>
    <w:rsid w:val="00E0507F"/>
    <w:rPr>
      <w:b/>
      <w:bCs/>
    </w:rPr>
  </w:style>
  <w:style w:type="paragraph" w:styleId="a8">
    <w:name w:val="Balloon Text"/>
    <w:basedOn w:val="a"/>
    <w:semiHidden/>
    <w:rsid w:val="00E0507F"/>
    <w:rPr>
      <w:sz w:val="18"/>
      <w:szCs w:val="18"/>
    </w:rPr>
  </w:style>
  <w:style w:type="paragraph" w:styleId="a9">
    <w:name w:val="header"/>
    <w:basedOn w:val="a"/>
    <w:link w:val="Char1"/>
    <w:uiPriority w:val="99"/>
    <w:rsid w:val="005D4F5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Char1">
    <w:name w:val="页眉 Char"/>
    <w:link w:val="a9"/>
    <w:uiPriority w:val="99"/>
    <w:rsid w:val="005D4F58"/>
    <w:rPr>
      <w:kern w:val="2"/>
      <w:sz w:val="18"/>
      <w:szCs w:val="18"/>
    </w:rPr>
  </w:style>
  <w:style w:type="paragraph" w:styleId="aa">
    <w:name w:val="footer"/>
    <w:basedOn w:val="a"/>
    <w:link w:val="Char2"/>
    <w:uiPriority w:val="99"/>
    <w:rsid w:val="005D4F58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character" w:customStyle="1" w:styleId="Char2">
    <w:name w:val="页脚 Char"/>
    <w:link w:val="aa"/>
    <w:uiPriority w:val="99"/>
    <w:rsid w:val="005D4F58"/>
    <w:rPr>
      <w:kern w:val="2"/>
      <w:sz w:val="18"/>
      <w:szCs w:val="18"/>
    </w:rPr>
  </w:style>
  <w:style w:type="character" w:styleId="ab">
    <w:name w:val="Strong"/>
    <w:uiPriority w:val="22"/>
    <w:qFormat/>
    <w:rsid w:val="005D4F58"/>
    <w:rPr>
      <w:b/>
      <w:bCs/>
    </w:rPr>
  </w:style>
  <w:style w:type="paragraph" w:styleId="ac">
    <w:name w:val="Revision"/>
    <w:hidden/>
    <w:uiPriority w:val="99"/>
    <w:semiHidden/>
    <w:rsid w:val="006625EA"/>
    <w:rPr>
      <w:kern w:val="2"/>
      <w:sz w:val="28"/>
      <w:szCs w:val="24"/>
    </w:rPr>
  </w:style>
  <w:style w:type="paragraph" w:styleId="10">
    <w:name w:val="toc 1"/>
    <w:basedOn w:val="a"/>
    <w:next w:val="a"/>
    <w:autoRedefine/>
    <w:uiPriority w:val="39"/>
    <w:rsid w:val="00B60209"/>
    <w:pPr>
      <w:spacing w:before="120" w:after="120"/>
      <w:mirrorIndents/>
      <w:jc w:val="left"/>
    </w:pPr>
    <w:rPr>
      <w:rFonts w:eastAsia="黑体"/>
      <w:bCs/>
      <w:caps/>
      <w:sz w:val="24"/>
      <w:szCs w:val="20"/>
    </w:rPr>
  </w:style>
  <w:style w:type="paragraph" w:styleId="20">
    <w:name w:val="toc 2"/>
    <w:basedOn w:val="a"/>
    <w:next w:val="a"/>
    <w:autoRedefine/>
    <w:uiPriority w:val="39"/>
    <w:rsid w:val="00B60209"/>
    <w:pPr>
      <w:ind w:left="280"/>
      <w:jc w:val="left"/>
    </w:pPr>
    <w:rPr>
      <w:smallCaps/>
      <w:sz w:val="24"/>
      <w:szCs w:val="20"/>
    </w:rPr>
  </w:style>
  <w:style w:type="paragraph" w:styleId="30">
    <w:name w:val="toc 3"/>
    <w:basedOn w:val="a"/>
    <w:next w:val="a"/>
    <w:autoRedefine/>
    <w:uiPriority w:val="39"/>
    <w:rsid w:val="00B60209"/>
    <w:pPr>
      <w:ind w:left="560"/>
      <w:jc w:val="left"/>
    </w:pPr>
    <w:rPr>
      <w:iCs/>
      <w:sz w:val="20"/>
      <w:szCs w:val="20"/>
    </w:rPr>
  </w:style>
  <w:style w:type="paragraph" w:styleId="41">
    <w:name w:val="toc 4"/>
    <w:basedOn w:val="a"/>
    <w:next w:val="a"/>
    <w:autoRedefine/>
    <w:semiHidden/>
    <w:rsid w:val="00F33AB8"/>
    <w:pPr>
      <w:ind w:left="840"/>
      <w:jc w:val="left"/>
    </w:pPr>
    <w:rPr>
      <w:rFonts w:ascii="Calibri" w:hAnsi="Calibri"/>
      <w:sz w:val="18"/>
      <w:szCs w:val="18"/>
    </w:rPr>
  </w:style>
  <w:style w:type="paragraph" w:styleId="50">
    <w:name w:val="toc 5"/>
    <w:basedOn w:val="a"/>
    <w:next w:val="a"/>
    <w:autoRedefine/>
    <w:semiHidden/>
    <w:rsid w:val="00F33AB8"/>
    <w:pPr>
      <w:ind w:left="1120"/>
      <w:jc w:val="left"/>
    </w:pPr>
    <w:rPr>
      <w:rFonts w:ascii="Calibri" w:hAnsi="Calibri"/>
      <w:sz w:val="18"/>
      <w:szCs w:val="18"/>
    </w:rPr>
  </w:style>
  <w:style w:type="paragraph" w:styleId="60">
    <w:name w:val="toc 6"/>
    <w:basedOn w:val="a"/>
    <w:next w:val="a"/>
    <w:autoRedefine/>
    <w:semiHidden/>
    <w:rsid w:val="00F33AB8"/>
    <w:pPr>
      <w:ind w:left="1400"/>
      <w:jc w:val="left"/>
    </w:pPr>
    <w:rPr>
      <w:rFonts w:ascii="Calibri" w:hAnsi="Calibri"/>
      <w:sz w:val="18"/>
      <w:szCs w:val="18"/>
    </w:rPr>
  </w:style>
  <w:style w:type="paragraph" w:styleId="70">
    <w:name w:val="toc 7"/>
    <w:basedOn w:val="a"/>
    <w:next w:val="a"/>
    <w:autoRedefine/>
    <w:semiHidden/>
    <w:rsid w:val="00F33AB8"/>
    <w:pPr>
      <w:ind w:left="1680"/>
      <w:jc w:val="left"/>
    </w:pPr>
    <w:rPr>
      <w:rFonts w:ascii="Calibri" w:hAnsi="Calibri"/>
      <w:sz w:val="18"/>
      <w:szCs w:val="18"/>
    </w:rPr>
  </w:style>
  <w:style w:type="paragraph" w:styleId="80">
    <w:name w:val="toc 8"/>
    <w:basedOn w:val="a"/>
    <w:next w:val="a"/>
    <w:autoRedefine/>
    <w:semiHidden/>
    <w:rsid w:val="00F33AB8"/>
    <w:pPr>
      <w:ind w:left="1960"/>
      <w:jc w:val="left"/>
    </w:pPr>
    <w:rPr>
      <w:rFonts w:ascii="Calibri" w:hAnsi="Calibri"/>
      <w:sz w:val="18"/>
      <w:szCs w:val="18"/>
    </w:rPr>
  </w:style>
  <w:style w:type="paragraph" w:styleId="90">
    <w:name w:val="toc 9"/>
    <w:basedOn w:val="a"/>
    <w:next w:val="a"/>
    <w:autoRedefine/>
    <w:semiHidden/>
    <w:rsid w:val="00F33AB8"/>
    <w:pPr>
      <w:ind w:left="2240"/>
      <w:jc w:val="left"/>
    </w:pPr>
    <w:rPr>
      <w:rFonts w:ascii="Calibri" w:hAnsi="Calibri"/>
      <w:sz w:val="18"/>
      <w:szCs w:val="18"/>
    </w:rPr>
  </w:style>
  <w:style w:type="character" w:styleId="ad">
    <w:name w:val="Hyperlink"/>
    <w:uiPriority w:val="99"/>
    <w:rsid w:val="00F33AB8"/>
    <w:rPr>
      <w:color w:val="0000FF"/>
      <w:u w:val="single"/>
    </w:rPr>
  </w:style>
  <w:style w:type="character" w:styleId="ae">
    <w:name w:val="page number"/>
    <w:basedOn w:val="a1"/>
    <w:rsid w:val="00F535FA"/>
  </w:style>
  <w:style w:type="table" w:styleId="af">
    <w:name w:val="Table Grid"/>
    <w:basedOn w:val="a2"/>
    <w:uiPriority w:val="59"/>
    <w:rsid w:val="008E3C48"/>
    <w:pPr>
      <w:widowControl w:val="0"/>
      <w:spacing w:line="360" w:lineRule="auto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0">
    <w:name w:val="caption"/>
    <w:aliases w:val="图表题注"/>
    <w:basedOn w:val="a"/>
    <w:next w:val="a0"/>
    <w:link w:val="Char3"/>
    <w:uiPriority w:val="99"/>
    <w:qFormat/>
    <w:rsid w:val="001101FD"/>
    <w:pPr>
      <w:spacing w:beforeLines="50" w:before="50" w:afterLines="50" w:after="50"/>
      <w:jc w:val="center"/>
    </w:pPr>
    <w:rPr>
      <w:rFonts w:ascii="Arial" w:eastAsia="黑体" w:hAnsi="Arial" w:cs="Arial"/>
      <w:sz w:val="24"/>
      <w:szCs w:val="20"/>
    </w:rPr>
  </w:style>
  <w:style w:type="character" w:customStyle="1" w:styleId="6Char">
    <w:name w:val="标题 6 Char"/>
    <w:aliases w:val="BOD 4 Char,Legal Level 1. Char,H6 Char,PIM 6 Char,h6 Char,Third Subheading Char,ToolsHeading 6 Char,6 Char,PIM 61 Char,H61 Char,BOD 41 Char,PIM 62 Char,H62 Char,BOD 42 Char,PIM 63 Char,H63 Char,PIM 64 Char,H64 Char,PIM 65 Char,H65 Char,L Char"/>
    <w:link w:val="6"/>
    <w:uiPriority w:val="9"/>
    <w:rsid w:val="009B03E2"/>
    <w:rPr>
      <w:rFonts w:ascii="Cambria" w:hAnsi="Cambria"/>
      <w:b/>
      <w:bCs/>
      <w:kern w:val="2"/>
      <w:sz w:val="24"/>
      <w:szCs w:val="24"/>
    </w:rPr>
  </w:style>
  <w:style w:type="paragraph" w:customStyle="1" w:styleId="12111ALTZPI2">
    <w:name w:val="样式 正文缩进正文（首行缩进两字）四号四号1四号2四号11特点正文非缩进段1ALT+ZPI正文文字首行缩进...2"/>
    <w:basedOn w:val="af1"/>
    <w:rsid w:val="00844163"/>
    <w:pPr>
      <w:spacing w:beforeLines="50" w:before="50" w:line="360" w:lineRule="exact"/>
      <w:ind w:firstLine="200"/>
    </w:pPr>
    <w:rPr>
      <w:rFonts w:ascii="宋体" w:cs="宋体"/>
      <w:bCs/>
      <w:kern w:val="0"/>
      <w:sz w:val="24"/>
      <w:szCs w:val="20"/>
    </w:rPr>
  </w:style>
  <w:style w:type="character" w:customStyle="1" w:styleId="4Char">
    <w:name w:val="标题 4 Char"/>
    <w:aliases w:val="H4 Char,bullet Char,bl Char,bb Char,h4 Char,First Subheading Char,sect 1.2.3.4 Char,Ref Heading 1 Char,rh1 Char,sect 1.2.3.41 Char,Ref Heading 11 Char,rh11 Char,sect 1.2.3.42 Char,Ref Heading 12 Char,rh12 Char,sect 1.2.3.411 Char,rh111 Char"/>
    <w:link w:val="40"/>
    <w:rsid w:val="007140BF"/>
    <w:rPr>
      <w:rFonts w:eastAsia="黑体"/>
      <w:b/>
      <w:bCs/>
      <w:kern w:val="2"/>
      <w:sz w:val="28"/>
      <w:szCs w:val="28"/>
    </w:rPr>
  </w:style>
  <w:style w:type="paragraph" w:customStyle="1" w:styleId="af2">
    <w:name w:val="完善更新正文"/>
    <w:basedOn w:val="a"/>
    <w:rsid w:val="00844163"/>
    <w:pPr>
      <w:snapToGrid w:val="0"/>
      <w:spacing w:beforeLines="50" w:before="50" w:line="300" w:lineRule="auto"/>
      <w:ind w:firstLineChars="200" w:firstLine="200"/>
      <w:jc w:val="left"/>
    </w:pPr>
    <w:rPr>
      <w:rFonts w:ascii="宋体" w:hAnsi="宋体"/>
      <w:bCs/>
      <w:iCs/>
      <w:color w:val="000000"/>
      <w:sz w:val="24"/>
      <w:szCs w:val="28"/>
    </w:rPr>
  </w:style>
  <w:style w:type="character" w:customStyle="1" w:styleId="5Char">
    <w:name w:val="标题 5 Char"/>
    <w:aliases w:val="H5 Char,Level 3 - i Char,PIM 5 Char,Titre5 Char,Block Label Char,1.1.1 Char,口 Char,h5 Char,Second Subheading Char,5 Char,l4 Char,ds Char,dd Char,第四层条 Char,dash1 Char,ds1 Char,dd1 Char,dash2 Char,ds2 Char,dd2 Char,dash3 Char,ds3 Char,dd3 Char"/>
    <w:link w:val="5"/>
    <w:rsid w:val="009B03E2"/>
    <w:rPr>
      <w:rFonts w:eastAsia="黑体"/>
      <w:b/>
      <w:bCs/>
      <w:kern w:val="2"/>
      <w:sz w:val="24"/>
      <w:szCs w:val="24"/>
    </w:rPr>
  </w:style>
  <w:style w:type="paragraph" w:styleId="af1">
    <w:name w:val="Normal Indent"/>
    <w:aliases w:val="表正文,正文非缩进,特点,???,?????,??,段1,四号,正文不缩进,标题4,正文缩进1,Alt+X,mr正文缩进,正文对齐,缩进,ALT+Z,正文（首行缩进两字） Char Char Char Char,正文（首行缩进两字） Char Char,正文（首行缩进两字） Char Char Char Char Char Char Char,正文（首行缩进两字） Char Char Char,正文缩进 Char,特点 Char,水上软件,正文非缩进 Char Char,特点 Char Ch"/>
    <w:basedOn w:val="a"/>
    <w:link w:val="Char10"/>
    <w:rsid w:val="00844163"/>
    <w:pPr>
      <w:ind w:firstLineChars="200" w:firstLine="420"/>
    </w:pPr>
  </w:style>
  <w:style w:type="character" w:customStyle="1" w:styleId="Char10">
    <w:name w:val="正文缩进 Char1"/>
    <w:aliases w:val="表正文 Char,正文非缩进 Char,特点 Char1,??? Char,????? Char,?? Char,段1 Char,四号 Char,正文不缩进 Char,标题4 Char,正文缩进1 Char,Alt+X Char,mr正文缩进 Char,正文对齐 Char,缩进 Char,ALT+Z Char,正文（首行缩进两字） Char Char Char Char Char,正文（首行缩进两字） Char Char Char1,正文缩进 Char Char"/>
    <w:link w:val="af1"/>
    <w:rsid w:val="005F39F1"/>
    <w:rPr>
      <w:kern w:val="2"/>
      <w:sz w:val="28"/>
      <w:szCs w:val="24"/>
    </w:rPr>
  </w:style>
  <w:style w:type="paragraph" w:customStyle="1" w:styleId="31">
    <w:name w:val="自定义标题3"/>
    <w:basedOn w:val="3"/>
    <w:next w:val="a"/>
    <w:link w:val="3Char"/>
    <w:autoRedefine/>
    <w:rsid w:val="003530D9"/>
    <w:pPr>
      <w:numPr>
        <w:ilvl w:val="0"/>
        <w:numId w:val="0"/>
      </w:numPr>
      <w:spacing w:before="0" w:after="0" w:line="360" w:lineRule="auto"/>
      <w:ind w:rightChars="100" w:right="210"/>
    </w:pPr>
    <w:rPr>
      <w:color w:val="000000"/>
      <w:sz w:val="32"/>
    </w:rPr>
  </w:style>
  <w:style w:type="character" w:customStyle="1" w:styleId="3Char">
    <w:name w:val="自定义标题3 Char"/>
    <w:link w:val="31"/>
    <w:rsid w:val="003530D9"/>
    <w:rPr>
      <w:b/>
      <w:bCs/>
      <w:color w:val="000000"/>
      <w:kern w:val="2"/>
      <w:sz w:val="32"/>
      <w:szCs w:val="32"/>
    </w:rPr>
  </w:style>
  <w:style w:type="paragraph" w:customStyle="1" w:styleId="Char4">
    <w:name w:val="Char"/>
    <w:basedOn w:val="a"/>
    <w:autoRedefine/>
    <w:rsid w:val="00634FBD"/>
    <w:pPr>
      <w:spacing w:beforeLines="50" w:before="50" w:afterLines="50" w:after="50" w:line="460" w:lineRule="exact"/>
      <w:ind w:left="1049" w:hanging="692"/>
    </w:pPr>
    <w:rPr>
      <w:sz w:val="24"/>
    </w:rPr>
  </w:style>
  <w:style w:type="paragraph" w:styleId="af3">
    <w:name w:val="Body Text Indent"/>
    <w:basedOn w:val="a"/>
    <w:link w:val="Char5"/>
    <w:rsid w:val="00634FBD"/>
    <w:pPr>
      <w:spacing w:after="120"/>
      <w:ind w:leftChars="200" w:left="420"/>
    </w:pPr>
  </w:style>
  <w:style w:type="character" w:customStyle="1" w:styleId="Char5">
    <w:name w:val="正文文本缩进 Char"/>
    <w:link w:val="af3"/>
    <w:rsid w:val="00634FBD"/>
    <w:rPr>
      <w:kern w:val="2"/>
      <w:sz w:val="28"/>
      <w:szCs w:val="24"/>
    </w:rPr>
  </w:style>
  <w:style w:type="paragraph" w:styleId="21">
    <w:name w:val="Body Text First Indent 2"/>
    <w:basedOn w:val="af3"/>
    <w:link w:val="2Char"/>
    <w:rsid w:val="00634FBD"/>
    <w:pPr>
      <w:spacing w:line="240" w:lineRule="auto"/>
      <w:ind w:firstLineChars="200" w:firstLine="420"/>
    </w:pPr>
    <w:rPr>
      <w:sz w:val="21"/>
    </w:rPr>
  </w:style>
  <w:style w:type="character" w:customStyle="1" w:styleId="2Char">
    <w:name w:val="正文首行缩进 2 Char"/>
    <w:link w:val="21"/>
    <w:rsid w:val="00634FBD"/>
    <w:rPr>
      <w:kern w:val="2"/>
      <w:sz w:val="21"/>
      <w:szCs w:val="24"/>
    </w:rPr>
  </w:style>
  <w:style w:type="paragraph" w:styleId="af4">
    <w:name w:val="Normal (Web)"/>
    <w:basedOn w:val="a"/>
    <w:uiPriority w:val="99"/>
    <w:rsid w:val="00E202DD"/>
    <w:pPr>
      <w:widowControl/>
      <w:spacing w:before="100" w:beforeAutospacing="1" w:after="100" w:afterAutospacing="1" w:line="240" w:lineRule="auto"/>
      <w:jc w:val="left"/>
    </w:pPr>
    <w:rPr>
      <w:rFonts w:ascii="宋体" w:hAnsi="宋体" w:cs="宋体"/>
      <w:kern w:val="0"/>
      <w:sz w:val="24"/>
    </w:rPr>
  </w:style>
  <w:style w:type="paragraph" w:customStyle="1" w:styleId="af5">
    <w:name w:val="正文段落"/>
    <w:basedOn w:val="a"/>
    <w:link w:val="Char6"/>
    <w:rsid w:val="006C2281"/>
    <w:pPr>
      <w:spacing w:line="240" w:lineRule="auto"/>
      <w:ind w:firstLineChars="200" w:firstLine="560"/>
    </w:pPr>
    <w:rPr>
      <w:rFonts w:ascii="宋体" w:hAnsi="宋体"/>
      <w:szCs w:val="20"/>
    </w:rPr>
  </w:style>
  <w:style w:type="character" w:customStyle="1" w:styleId="Char6">
    <w:name w:val="正文段落 Char"/>
    <w:link w:val="af5"/>
    <w:rsid w:val="006C2281"/>
    <w:rPr>
      <w:rFonts w:ascii="宋体" w:hAnsi="宋体"/>
      <w:kern w:val="2"/>
      <w:sz w:val="28"/>
    </w:rPr>
  </w:style>
  <w:style w:type="paragraph" w:styleId="af6">
    <w:name w:val="footnote text"/>
    <w:basedOn w:val="a"/>
    <w:link w:val="Char7"/>
    <w:rsid w:val="00A768DA"/>
    <w:pPr>
      <w:snapToGrid w:val="0"/>
      <w:jc w:val="left"/>
    </w:pPr>
    <w:rPr>
      <w:sz w:val="18"/>
      <w:szCs w:val="18"/>
    </w:rPr>
  </w:style>
  <w:style w:type="character" w:customStyle="1" w:styleId="Char7">
    <w:name w:val="脚注文本 Char"/>
    <w:link w:val="af6"/>
    <w:rsid w:val="00A768DA"/>
    <w:rPr>
      <w:kern w:val="2"/>
      <w:sz w:val="18"/>
      <w:szCs w:val="18"/>
    </w:rPr>
  </w:style>
  <w:style w:type="character" w:styleId="af7">
    <w:name w:val="footnote reference"/>
    <w:rsid w:val="00A768DA"/>
    <w:rPr>
      <w:vertAlign w:val="superscript"/>
    </w:rPr>
  </w:style>
  <w:style w:type="paragraph" w:styleId="af8">
    <w:name w:val="List Paragraph"/>
    <w:basedOn w:val="a"/>
    <w:uiPriority w:val="34"/>
    <w:qFormat/>
    <w:rsid w:val="002B2ED8"/>
    <w:pPr>
      <w:widowControl/>
      <w:spacing w:line="240" w:lineRule="auto"/>
      <w:ind w:firstLineChars="200" w:firstLine="420"/>
      <w:jc w:val="left"/>
    </w:pPr>
    <w:rPr>
      <w:rFonts w:ascii="Calibri" w:hAnsi="Calibri"/>
      <w:kern w:val="0"/>
      <w:sz w:val="24"/>
      <w:lang w:eastAsia="en-US" w:bidi="en-US"/>
    </w:rPr>
  </w:style>
  <w:style w:type="paragraph" w:customStyle="1" w:styleId="af9">
    <w:name w:val="标书的正文"/>
    <w:basedOn w:val="a"/>
    <w:rsid w:val="00C50C34"/>
    <w:pPr>
      <w:ind w:firstLine="482"/>
      <w:jc w:val="left"/>
    </w:pPr>
    <w:rPr>
      <w:rFonts w:ascii="宋体" w:hAnsi="宋体"/>
      <w:kern w:val="3"/>
      <w:sz w:val="24"/>
      <w:szCs w:val="20"/>
    </w:rPr>
  </w:style>
  <w:style w:type="character" w:customStyle="1" w:styleId="Char3">
    <w:name w:val="题注 Char"/>
    <w:aliases w:val="图表题注 Char"/>
    <w:link w:val="af0"/>
    <w:rsid w:val="009F4ABC"/>
    <w:rPr>
      <w:rFonts w:ascii="Arial" w:eastAsia="黑体" w:hAnsi="Arial" w:cs="Arial"/>
      <w:kern w:val="2"/>
      <w:sz w:val="24"/>
    </w:rPr>
  </w:style>
  <w:style w:type="paragraph" w:customStyle="1" w:styleId="4">
    <w:name w:val="自定义标题4"/>
    <w:basedOn w:val="40"/>
    <w:next w:val="a"/>
    <w:autoRedefine/>
    <w:rsid w:val="006D78C8"/>
    <w:pPr>
      <w:numPr>
        <w:numId w:val="2"/>
      </w:numPr>
      <w:spacing w:line="377" w:lineRule="auto"/>
    </w:pPr>
    <w:rPr>
      <w:rFonts w:ascii="Arial" w:hAnsi="Arial"/>
      <w:color w:val="000000"/>
    </w:rPr>
  </w:style>
  <w:style w:type="paragraph" w:customStyle="1" w:styleId="my">
    <w:name w:val="my正文"/>
    <w:basedOn w:val="a"/>
    <w:link w:val="myChar"/>
    <w:rsid w:val="00F50B43"/>
    <w:pPr>
      <w:ind w:firstLineChars="200" w:firstLine="480"/>
    </w:pPr>
    <w:rPr>
      <w:sz w:val="24"/>
    </w:rPr>
  </w:style>
  <w:style w:type="character" w:customStyle="1" w:styleId="myChar">
    <w:name w:val="my正文 Char"/>
    <w:link w:val="my"/>
    <w:rsid w:val="00F50B43"/>
    <w:rPr>
      <w:kern w:val="2"/>
      <w:sz w:val="24"/>
      <w:szCs w:val="24"/>
    </w:rPr>
  </w:style>
  <w:style w:type="paragraph" w:customStyle="1" w:styleId="sj">
    <w:name w:val="sj正文"/>
    <w:basedOn w:val="a"/>
    <w:next w:val="a"/>
    <w:rsid w:val="009C6015"/>
    <w:pPr>
      <w:ind w:firstLine="482"/>
    </w:pPr>
    <w:rPr>
      <w:rFonts w:ascii="宋体" w:hAnsi="宋体"/>
      <w:sz w:val="24"/>
    </w:rPr>
  </w:style>
  <w:style w:type="paragraph" w:customStyle="1" w:styleId="Normal2">
    <w:name w:val="Normal2"/>
    <w:basedOn w:val="a"/>
    <w:rsid w:val="005338A4"/>
    <w:pPr>
      <w:widowControl/>
      <w:autoSpaceDE w:val="0"/>
      <w:autoSpaceDN w:val="0"/>
      <w:adjustRightInd w:val="0"/>
      <w:ind w:firstLineChars="200" w:firstLine="480"/>
    </w:pPr>
    <w:rPr>
      <w:rFonts w:ascii="宋体"/>
      <w:color w:val="000000"/>
      <w:kern w:val="0"/>
      <w:sz w:val="24"/>
      <w:szCs w:val="20"/>
    </w:rPr>
  </w:style>
  <w:style w:type="paragraph" w:customStyle="1" w:styleId="afa">
    <w:name w:val="文档正文"/>
    <w:basedOn w:val="a"/>
    <w:rsid w:val="005338A4"/>
    <w:pPr>
      <w:adjustRightInd w:val="0"/>
      <w:spacing w:line="480" w:lineRule="atLeast"/>
      <w:ind w:firstLine="480"/>
      <w:textAlignment w:val="baseline"/>
    </w:pPr>
    <w:rPr>
      <w:rFonts w:ascii="宋体" w:hAnsi="Arial"/>
      <w:kern w:val="0"/>
      <w:sz w:val="24"/>
      <w:szCs w:val="20"/>
    </w:rPr>
  </w:style>
  <w:style w:type="paragraph" w:customStyle="1" w:styleId="SZF">
    <w:name w:val="SZF项目正文"/>
    <w:basedOn w:val="a"/>
    <w:rsid w:val="00810924"/>
    <w:pPr>
      <w:spacing w:line="300" w:lineRule="auto"/>
      <w:ind w:firstLineChars="200" w:firstLine="480"/>
    </w:pPr>
    <w:rPr>
      <w:rFonts w:ascii="宋体" w:hAnsi="宋体"/>
      <w:sz w:val="24"/>
      <w:szCs w:val="20"/>
    </w:rPr>
  </w:style>
  <w:style w:type="paragraph" w:customStyle="1" w:styleId="66">
    <w:name w:val="样式 段前: 6 磅 段后: 6 磅"/>
    <w:basedOn w:val="a"/>
    <w:rsid w:val="00841418"/>
    <w:pPr>
      <w:ind w:firstLineChars="200" w:firstLine="200"/>
    </w:pPr>
    <w:rPr>
      <w:rFonts w:cs="宋体"/>
      <w:sz w:val="24"/>
      <w:szCs w:val="20"/>
    </w:rPr>
  </w:style>
  <w:style w:type="paragraph" w:customStyle="1" w:styleId="afb">
    <w:name w:val="样式 表格标题"/>
    <w:basedOn w:val="a"/>
    <w:autoRedefine/>
    <w:rsid w:val="00D800DF"/>
    <w:pPr>
      <w:spacing w:before="156" w:after="156" w:line="288" w:lineRule="auto"/>
      <w:ind w:right="-108"/>
      <w:jc w:val="center"/>
    </w:pPr>
    <w:rPr>
      <w:rFonts w:ascii="仿宋_GB2312" w:eastAsia="仿宋_GB2312" w:cs="宋体"/>
      <w:bCs/>
      <w:sz w:val="21"/>
      <w:szCs w:val="20"/>
    </w:rPr>
  </w:style>
  <w:style w:type="paragraph" w:styleId="22">
    <w:name w:val="Body Text Indent 2"/>
    <w:aliases w:val="Procedure_正文"/>
    <w:basedOn w:val="a"/>
    <w:link w:val="2Char0"/>
    <w:rsid w:val="00AB4E20"/>
    <w:pPr>
      <w:spacing w:after="120" w:line="480" w:lineRule="auto"/>
      <w:ind w:leftChars="200" w:left="420"/>
    </w:pPr>
    <w:rPr>
      <w:sz w:val="21"/>
    </w:rPr>
  </w:style>
  <w:style w:type="character" w:customStyle="1" w:styleId="2Char0">
    <w:name w:val="正文文本缩进 2 Char"/>
    <w:aliases w:val="Procedure_正文 Char"/>
    <w:link w:val="22"/>
    <w:rsid w:val="00AB4E20"/>
    <w:rPr>
      <w:kern w:val="2"/>
      <w:sz w:val="21"/>
      <w:szCs w:val="24"/>
    </w:rPr>
  </w:style>
  <w:style w:type="paragraph" w:styleId="afc">
    <w:name w:val="Title"/>
    <w:basedOn w:val="a"/>
    <w:next w:val="a"/>
    <w:link w:val="Char8"/>
    <w:uiPriority w:val="99"/>
    <w:qFormat/>
    <w:rsid w:val="00062871"/>
    <w:pPr>
      <w:widowControl/>
      <w:spacing w:before="240" w:after="60" w:line="276" w:lineRule="auto"/>
      <w:jc w:val="center"/>
      <w:outlineLvl w:val="0"/>
    </w:pPr>
    <w:rPr>
      <w:rFonts w:ascii="Cambria" w:eastAsia="华文中宋" w:hAnsi="Cambria" w:cs="Cambria"/>
      <w:b/>
      <w:bCs/>
      <w:sz w:val="72"/>
      <w:szCs w:val="72"/>
    </w:rPr>
  </w:style>
  <w:style w:type="character" w:customStyle="1" w:styleId="Char8">
    <w:name w:val="标题 Char"/>
    <w:link w:val="afc"/>
    <w:uiPriority w:val="99"/>
    <w:rsid w:val="00062871"/>
    <w:rPr>
      <w:rFonts w:ascii="Cambria" w:eastAsia="华文中宋" w:hAnsi="Cambria" w:cs="Cambria"/>
      <w:b/>
      <w:bCs/>
      <w:kern w:val="2"/>
      <w:sz w:val="72"/>
      <w:szCs w:val="72"/>
    </w:rPr>
  </w:style>
  <w:style w:type="paragraph" w:customStyle="1" w:styleId="afd">
    <w:name w:val="标准正文"/>
    <w:basedOn w:val="af3"/>
    <w:rsid w:val="007C0CF1"/>
    <w:pPr>
      <w:spacing w:before="60" w:after="60"/>
      <w:ind w:leftChars="0" w:left="0" w:firstLine="482"/>
    </w:pPr>
    <w:rPr>
      <w:rFonts w:ascii="Arial" w:hAnsi="Arial" w:cs="Arial"/>
      <w:bCs/>
      <w:kern w:val="0"/>
      <w:sz w:val="24"/>
      <w:szCs w:val="20"/>
    </w:rPr>
  </w:style>
  <w:style w:type="paragraph" w:customStyle="1" w:styleId="23">
    <w:name w:val="首行缩进:2字符"/>
    <w:basedOn w:val="a"/>
    <w:rsid w:val="00EC0D81"/>
    <w:pPr>
      <w:ind w:firstLineChars="200" w:firstLine="200"/>
    </w:pPr>
    <w:rPr>
      <w:rFonts w:cs="宋体"/>
      <w:sz w:val="24"/>
      <w:szCs w:val="20"/>
    </w:rPr>
  </w:style>
  <w:style w:type="character" w:customStyle="1" w:styleId="new">
    <w:name w:val="new"/>
    <w:rsid w:val="006E7FA7"/>
  </w:style>
  <w:style w:type="character" w:customStyle="1" w:styleId="11">
    <w:name w:val="题注1"/>
    <w:rsid w:val="006E7FA7"/>
  </w:style>
  <w:style w:type="paragraph" w:customStyle="1" w:styleId="contentsmall">
    <w:name w:val="contentsmall"/>
    <w:basedOn w:val="a"/>
    <w:rsid w:val="00FD79D8"/>
    <w:pPr>
      <w:widowControl/>
      <w:spacing w:before="100" w:beforeAutospacing="1" w:after="100" w:afterAutospacing="1" w:line="240" w:lineRule="auto"/>
      <w:jc w:val="left"/>
    </w:pPr>
    <w:rPr>
      <w:rFonts w:ascii="宋体" w:hAnsi="宋体" w:cs="宋体"/>
      <w:kern w:val="0"/>
      <w:sz w:val="24"/>
    </w:rPr>
  </w:style>
  <w:style w:type="character" w:styleId="afe">
    <w:name w:val="Emphasis"/>
    <w:uiPriority w:val="20"/>
    <w:qFormat/>
    <w:rsid w:val="00FD79D8"/>
    <w:rPr>
      <w:i/>
      <w:iCs/>
    </w:rPr>
  </w:style>
  <w:style w:type="character" w:customStyle="1" w:styleId="ausubtitle">
    <w:name w:val="au_subtitle"/>
    <w:rsid w:val="001A4057"/>
  </w:style>
  <w:style w:type="character" w:customStyle="1" w:styleId="editor">
    <w:name w:val="editor"/>
    <w:rsid w:val="001A4057"/>
  </w:style>
  <w:style w:type="character" w:customStyle="1" w:styleId="pdf">
    <w:name w:val="pdf"/>
    <w:rsid w:val="00A745FE"/>
  </w:style>
  <w:style w:type="paragraph" w:styleId="z-">
    <w:name w:val="HTML Top of Form"/>
    <w:basedOn w:val="a"/>
    <w:next w:val="a"/>
    <w:link w:val="z-Char"/>
    <w:hidden/>
    <w:uiPriority w:val="99"/>
    <w:unhideWhenUsed/>
    <w:rsid w:val="00ED261D"/>
    <w:pPr>
      <w:widowControl/>
      <w:pBdr>
        <w:bottom w:val="single" w:sz="6" w:space="1" w:color="auto"/>
      </w:pBdr>
      <w:spacing w:line="240" w:lineRule="auto"/>
      <w:jc w:val="center"/>
    </w:pPr>
    <w:rPr>
      <w:rFonts w:ascii="Arial" w:hAnsi="Arial" w:cs="Arial"/>
      <w:vanish/>
      <w:kern w:val="0"/>
      <w:sz w:val="16"/>
      <w:szCs w:val="16"/>
    </w:rPr>
  </w:style>
  <w:style w:type="character" w:customStyle="1" w:styleId="z-Char">
    <w:name w:val="z-窗体顶端 Char"/>
    <w:link w:val="z-"/>
    <w:uiPriority w:val="99"/>
    <w:rsid w:val="00ED261D"/>
    <w:rPr>
      <w:rFonts w:ascii="Arial" w:hAnsi="Arial" w:cs="Arial"/>
      <w:vanish/>
      <w:sz w:val="16"/>
      <w:szCs w:val="16"/>
    </w:rPr>
  </w:style>
  <w:style w:type="paragraph" w:styleId="z-0">
    <w:name w:val="HTML Bottom of Form"/>
    <w:basedOn w:val="a"/>
    <w:next w:val="a"/>
    <w:link w:val="z-Char0"/>
    <w:hidden/>
    <w:uiPriority w:val="99"/>
    <w:unhideWhenUsed/>
    <w:rsid w:val="00ED261D"/>
    <w:pPr>
      <w:widowControl/>
      <w:pBdr>
        <w:top w:val="single" w:sz="6" w:space="1" w:color="auto"/>
      </w:pBdr>
      <w:spacing w:line="240" w:lineRule="auto"/>
      <w:jc w:val="center"/>
    </w:pPr>
    <w:rPr>
      <w:rFonts w:ascii="Arial" w:hAnsi="Arial" w:cs="Arial"/>
      <w:vanish/>
      <w:kern w:val="0"/>
      <w:sz w:val="16"/>
      <w:szCs w:val="16"/>
    </w:rPr>
  </w:style>
  <w:style w:type="character" w:customStyle="1" w:styleId="z-Char0">
    <w:name w:val="z-窗体底端 Char"/>
    <w:link w:val="z-0"/>
    <w:uiPriority w:val="99"/>
    <w:rsid w:val="00ED261D"/>
    <w:rPr>
      <w:rFonts w:ascii="Arial" w:hAnsi="Arial" w:cs="Arial"/>
      <w:vanish/>
      <w:sz w:val="16"/>
      <w:szCs w:val="16"/>
    </w:rPr>
  </w:style>
  <w:style w:type="paragraph" w:styleId="aff">
    <w:name w:val="Subtitle"/>
    <w:basedOn w:val="a"/>
    <w:next w:val="a"/>
    <w:link w:val="Char9"/>
    <w:qFormat/>
    <w:rsid w:val="00062871"/>
    <w:pPr>
      <w:spacing w:before="240" w:after="60" w:line="312" w:lineRule="auto"/>
      <w:jc w:val="center"/>
      <w:outlineLvl w:val="1"/>
    </w:pPr>
    <w:rPr>
      <w:rFonts w:ascii="华文中宋" w:eastAsia="华文中宋" w:hAnsi="华文中宋"/>
      <w:b/>
      <w:bCs/>
      <w:kern w:val="28"/>
      <w:sz w:val="48"/>
      <w:szCs w:val="48"/>
    </w:rPr>
  </w:style>
  <w:style w:type="character" w:customStyle="1" w:styleId="Char9">
    <w:name w:val="副标题 Char"/>
    <w:link w:val="aff"/>
    <w:rsid w:val="00062871"/>
    <w:rPr>
      <w:rFonts w:ascii="华文中宋" w:eastAsia="华文中宋" w:hAnsi="华文中宋" w:cs="Times New Roman"/>
      <w:b/>
      <w:bCs/>
      <w:kern w:val="28"/>
      <w:sz w:val="48"/>
      <w:szCs w:val="48"/>
    </w:rPr>
  </w:style>
  <w:style w:type="character" w:customStyle="1" w:styleId="7Char">
    <w:name w:val="标题 7 Char"/>
    <w:link w:val="7"/>
    <w:uiPriority w:val="9"/>
    <w:semiHidden/>
    <w:rsid w:val="00D9005C"/>
    <w:rPr>
      <w:rFonts w:ascii="Calibri" w:hAnsi="Calibri"/>
      <w:b/>
      <w:bCs/>
      <w:kern w:val="2"/>
      <w:sz w:val="24"/>
      <w:szCs w:val="24"/>
    </w:rPr>
  </w:style>
  <w:style w:type="character" w:customStyle="1" w:styleId="8Char">
    <w:name w:val="标题 8 Char"/>
    <w:link w:val="8"/>
    <w:uiPriority w:val="9"/>
    <w:semiHidden/>
    <w:rsid w:val="00D9005C"/>
    <w:rPr>
      <w:rFonts w:ascii="Cambria" w:hAnsi="Cambria"/>
      <w:kern w:val="2"/>
      <w:sz w:val="24"/>
      <w:szCs w:val="24"/>
    </w:rPr>
  </w:style>
  <w:style w:type="character" w:customStyle="1" w:styleId="9Char">
    <w:name w:val="标题 9 Char"/>
    <w:link w:val="9"/>
    <w:uiPriority w:val="9"/>
    <w:semiHidden/>
    <w:rsid w:val="00D9005C"/>
    <w:rPr>
      <w:rFonts w:ascii="Cambria" w:hAnsi="Cambria"/>
      <w:kern w:val="2"/>
      <w:sz w:val="21"/>
      <w:szCs w:val="21"/>
    </w:rPr>
  </w:style>
  <w:style w:type="character" w:customStyle="1" w:styleId="apple-converted-space">
    <w:name w:val="apple-converted-space"/>
    <w:basedOn w:val="a1"/>
    <w:rsid w:val="00F3142B"/>
  </w:style>
  <w:style w:type="character" w:customStyle="1" w:styleId="apple-style-span">
    <w:name w:val="apple-style-span"/>
    <w:basedOn w:val="a1"/>
    <w:rsid w:val="00A17FD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uiPriority="39"/>
    <w:lsdException w:name="toc 2" w:uiPriority="39"/>
    <w:lsdException w:name="toc 3" w:uiPriority="39"/>
    <w:lsdException w:name="header" w:uiPriority="99"/>
    <w:lsdException w:name="footer" w:uiPriority="99"/>
    <w:lsdException w:name="caption" w:uiPriority="99" w:qFormat="1"/>
    <w:lsdException w:name="Title" w:uiPriority="99" w:qFormat="1"/>
    <w:lsdException w:name="Body Text" w:qFormat="1"/>
    <w:lsdException w:name="Subtitle" w:qFormat="1"/>
    <w:lsdException w:name="Hyperlink" w:uiPriority="99"/>
    <w:lsdException w:name="Strong" w:uiPriority="22" w:qFormat="1"/>
    <w:lsdException w:name="Emphasis" w:uiPriority="20" w:qFormat="1"/>
    <w:lsdException w:name="Plain Text" w:semiHidden="1"/>
    <w:lsdException w:name="HTML Top of Form" w:uiPriority="99"/>
    <w:lsdException w:name="HTML Bottom of Form" w:uiPriority="99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aliases w:val="首页格式"/>
    <w:semiHidden/>
    <w:qFormat/>
    <w:rsid w:val="00D1040D"/>
    <w:pPr>
      <w:widowControl w:val="0"/>
      <w:spacing w:line="360" w:lineRule="auto"/>
      <w:jc w:val="both"/>
    </w:pPr>
    <w:rPr>
      <w:kern w:val="2"/>
      <w:sz w:val="28"/>
      <w:szCs w:val="24"/>
    </w:rPr>
  </w:style>
  <w:style w:type="paragraph" w:styleId="1">
    <w:name w:val="heading 1"/>
    <w:aliases w:val="H1,h1,1st level,Section Head,l1,1,Header 1,Heading 0,Header1,H11,H12,H13,H14,H15,H16,H17,H18,H19,H110,H111,H112,H121,H131,H141,H151,H161,H171,H181,H191,H1101,H1111,H113,H122,H132,H142,H152,H162,H172,H182,H192,H1102,H1112,H1121,H1211,H1311,H1411,标书1"/>
    <w:basedOn w:val="a"/>
    <w:next w:val="a0"/>
    <w:uiPriority w:val="9"/>
    <w:qFormat/>
    <w:rsid w:val="002341D6"/>
    <w:pPr>
      <w:keepNext/>
      <w:keepLines/>
      <w:numPr>
        <w:numId w:val="1"/>
      </w:numPr>
      <w:spacing w:before="340" w:after="330" w:line="578" w:lineRule="auto"/>
      <w:outlineLvl w:val="0"/>
    </w:pPr>
    <w:rPr>
      <w:rFonts w:eastAsia="黑体"/>
      <w:b/>
      <w:bCs/>
      <w:kern w:val="44"/>
      <w:sz w:val="36"/>
      <w:szCs w:val="44"/>
    </w:rPr>
  </w:style>
  <w:style w:type="paragraph" w:styleId="2">
    <w:name w:val="heading 2"/>
    <w:aliases w:val="H2,Heading 2 Hidden,Heading 2 CCBS,Titre3,Level 2 Head,heading 2,PIM2,2nd level,h2,Header 2,l2,Titre2,Head 2,Courseware #,Heading1 Char,Heading1 Char Char Char,Heading1 Char Char Char Char Char Char Char Char Char Char Char,Heading1,标题 1.1,sect 1.2"/>
    <w:basedOn w:val="a"/>
    <w:next w:val="a0"/>
    <w:uiPriority w:val="9"/>
    <w:qFormat/>
    <w:rsid w:val="002341D6"/>
    <w:pPr>
      <w:keepNext/>
      <w:keepLines/>
      <w:numPr>
        <w:ilvl w:val="1"/>
        <w:numId w:val="1"/>
      </w:numPr>
      <w:spacing w:before="260" w:after="260" w:line="416" w:lineRule="auto"/>
      <w:outlineLvl w:val="1"/>
    </w:pPr>
    <w:rPr>
      <w:rFonts w:eastAsia="黑体"/>
      <w:b/>
      <w:bCs/>
      <w:sz w:val="32"/>
      <w:szCs w:val="32"/>
    </w:rPr>
  </w:style>
  <w:style w:type="paragraph" w:styleId="3">
    <w:name w:val="heading 3"/>
    <w:aliases w:val="H3,sl3,Heading 3under,- Maj Side,Heading 3 - old,sect1.2.3,BOD 0,Level 3 Head,level_3,PIM 3,l3,CT,3,h3,Heading 3 hidden,2h,h31,h32,Section,Heading 2.3,(Alt+3),1.2.3.,alltoc,标题 4.1.1,prop3,3heading,heading 3,Heading 31,Level 3 Topic Heading,小节,小节1,b"/>
    <w:basedOn w:val="a"/>
    <w:next w:val="a0"/>
    <w:uiPriority w:val="9"/>
    <w:qFormat/>
    <w:rsid w:val="00442484"/>
    <w:pPr>
      <w:keepNext/>
      <w:keepLines/>
      <w:numPr>
        <w:ilvl w:val="2"/>
        <w:numId w:val="1"/>
      </w:numPr>
      <w:spacing w:before="260" w:after="260" w:line="416" w:lineRule="auto"/>
      <w:outlineLvl w:val="2"/>
    </w:pPr>
    <w:rPr>
      <w:b/>
      <w:bCs/>
      <w:sz w:val="30"/>
      <w:szCs w:val="32"/>
    </w:rPr>
  </w:style>
  <w:style w:type="paragraph" w:styleId="40">
    <w:name w:val="heading 4"/>
    <w:aliases w:val="H4,bullet,bl,bb,h4,First Subheading,sect 1.2.3.4,Ref Heading 1,rh1,sect 1.2.3.41,Ref Heading 11,rh11,sect 1.2.3.42,Ref Heading 12,rh12,sect 1.2.3.411,Ref Heading 111,rh111,sect 1.2.3.43,Ref Heading 13,rh13,sect 1.2.3.412,Ref Heading 112,rh112,第三层条"/>
    <w:basedOn w:val="a"/>
    <w:next w:val="a0"/>
    <w:link w:val="4Char"/>
    <w:uiPriority w:val="9"/>
    <w:qFormat/>
    <w:rsid w:val="007140BF"/>
    <w:pPr>
      <w:keepNext/>
      <w:keepLines/>
      <w:numPr>
        <w:ilvl w:val="3"/>
        <w:numId w:val="1"/>
      </w:numPr>
      <w:spacing w:before="280" w:after="290" w:line="376" w:lineRule="auto"/>
      <w:outlineLvl w:val="3"/>
    </w:pPr>
    <w:rPr>
      <w:rFonts w:eastAsia="黑体"/>
      <w:b/>
      <w:bCs/>
      <w:szCs w:val="28"/>
    </w:rPr>
  </w:style>
  <w:style w:type="paragraph" w:styleId="5">
    <w:name w:val="heading 5"/>
    <w:aliases w:val="H5,Level 3 - i,PIM 5,Titre5,Block Label,1.1.1,口,h5,Second Subheading,5,l4,ds,dd,第四层条,dash1,ds1,dd1,dash2,ds2,dd2,dash3,ds3,dd3,dash4,ds4,dd4,dash5,ds5,dd5,dash6,ds6,dd6,dash7,ds7,dd7,dash8,ds8,dd8,dash9,ds9,dd9,dash10,ds10,dd10,dash,dash11,ds11,l5"/>
    <w:basedOn w:val="a"/>
    <w:next w:val="a0"/>
    <w:link w:val="5Char"/>
    <w:uiPriority w:val="9"/>
    <w:qFormat/>
    <w:rsid w:val="009B03E2"/>
    <w:pPr>
      <w:keepNext/>
      <w:keepLines/>
      <w:numPr>
        <w:ilvl w:val="4"/>
        <w:numId w:val="1"/>
      </w:numPr>
      <w:spacing w:before="280" w:after="290" w:line="376" w:lineRule="auto"/>
      <w:outlineLvl w:val="4"/>
    </w:pPr>
    <w:rPr>
      <w:rFonts w:eastAsia="黑体"/>
      <w:b/>
      <w:bCs/>
      <w:sz w:val="24"/>
    </w:rPr>
  </w:style>
  <w:style w:type="paragraph" w:styleId="6">
    <w:name w:val="heading 6"/>
    <w:aliases w:val="BOD 4,Legal Level 1.,H6,PIM 6,h6,Third Subheading,ToolsHeading 6,6,PIM 61,H61,BOD 41,PIM 62,H62,BOD 42,PIM 63,H63,PIM 64,H64,PIM 65,H65,BOD 43,PIM 611,H611,BOD 411,PIM 621,H621,BOD 421,PIM 631,H631,PIM 641,H641,PIM 66,H66,BOD 44,PIM 612,H612,H622,L"/>
    <w:basedOn w:val="a"/>
    <w:next w:val="a0"/>
    <w:link w:val="6Char"/>
    <w:uiPriority w:val="9"/>
    <w:qFormat/>
    <w:rsid w:val="009B03E2"/>
    <w:pPr>
      <w:keepNext/>
      <w:keepLines/>
      <w:numPr>
        <w:ilvl w:val="5"/>
        <w:numId w:val="1"/>
      </w:numPr>
      <w:spacing w:before="240" w:after="64" w:line="320" w:lineRule="auto"/>
      <w:outlineLvl w:val="5"/>
    </w:pPr>
    <w:rPr>
      <w:rFonts w:ascii="Cambria" w:hAnsi="Cambria"/>
      <w:b/>
      <w:bCs/>
      <w:sz w:val="24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D9005C"/>
    <w:pPr>
      <w:keepNext/>
      <w:keepLines/>
      <w:spacing w:before="240" w:after="64" w:line="320" w:lineRule="auto"/>
      <w:ind w:left="1296" w:hanging="1296"/>
      <w:outlineLvl w:val="6"/>
    </w:pPr>
    <w:rPr>
      <w:rFonts w:ascii="Calibri" w:hAnsi="Calibri"/>
      <w:b/>
      <w:bCs/>
      <w:sz w:val="24"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D9005C"/>
    <w:pPr>
      <w:keepNext/>
      <w:keepLines/>
      <w:spacing w:before="240" w:after="64" w:line="320" w:lineRule="auto"/>
      <w:ind w:left="1440" w:hanging="1440"/>
      <w:outlineLvl w:val="7"/>
    </w:pPr>
    <w:rPr>
      <w:rFonts w:ascii="Cambria" w:hAnsi="Cambria"/>
      <w:sz w:val="24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D9005C"/>
    <w:pPr>
      <w:keepNext/>
      <w:keepLines/>
      <w:spacing w:before="240" w:after="64" w:line="320" w:lineRule="auto"/>
      <w:ind w:left="1584" w:hanging="1584"/>
      <w:outlineLvl w:val="8"/>
    </w:pPr>
    <w:rPr>
      <w:rFonts w:ascii="Cambria" w:hAnsi="Cambria"/>
      <w:sz w:val="21"/>
      <w:szCs w:val="2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link w:val="Char"/>
    <w:qFormat/>
    <w:rsid w:val="00DF4B8F"/>
    <w:pPr>
      <w:ind w:firstLineChars="200" w:firstLine="200"/>
    </w:pPr>
    <w:rPr>
      <w:rFonts w:eastAsia="仿宋_GB2312"/>
    </w:rPr>
  </w:style>
  <w:style w:type="character" w:customStyle="1" w:styleId="Char">
    <w:name w:val="正文文本 Char"/>
    <w:link w:val="a0"/>
    <w:rsid w:val="00DF4B8F"/>
    <w:rPr>
      <w:rFonts w:eastAsia="仿宋_GB2312"/>
      <w:kern w:val="2"/>
      <w:sz w:val="28"/>
      <w:szCs w:val="24"/>
    </w:rPr>
  </w:style>
  <w:style w:type="paragraph" w:styleId="a4">
    <w:name w:val="Document Map"/>
    <w:basedOn w:val="a"/>
    <w:semiHidden/>
    <w:rsid w:val="00F97B0F"/>
    <w:pPr>
      <w:shd w:val="clear" w:color="auto" w:fill="000080"/>
    </w:pPr>
    <w:rPr>
      <w:sz w:val="21"/>
    </w:rPr>
  </w:style>
  <w:style w:type="character" w:styleId="a5">
    <w:name w:val="annotation reference"/>
    <w:semiHidden/>
    <w:rsid w:val="00E0507F"/>
    <w:rPr>
      <w:sz w:val="21"/>
      <w:szCs w:val="21"/>
    </w:rPr>
  </w:style>
  <w:style w:type="paragraph" w:styleId="a6">
    <w:name w:val="annotation text"/>
    <w:basedOn w:val="a"/>
    <w:link w:val="Char0"/>
    <w:semiHidden/>
    <w:unhideWhenUsed/>
    <w:rsid w:val="00E0507F"/>
    <w:pPr>
      <w:jc w:val="left"/>
    </w:pPr>
  </w:style>
  <w:style w:type="character" w:customStyle="1" w:styleId="Char0">
    <w:name w:val="批注文字 Char"/>
    <w:link w:val="a6"/>
    <w:semiHidden/>
    <w:rsid w:val="00600027"/>
    <w:rPr>
      <w:kern w:val="2"/>
      <w:sz w:val="28"/>
      <w:szCs w:val="24"/>
    </w:rPr>
  </w:style>
  <w:style w:type="paragraph" w:styleId="a7">
    <w:name w:val="annotation subject"/>
    <w:basedOn w:val="a6"/>
    <w:next w:val="a6"/>
    <w:semiHidden/>
    <w:rsid w:val="00E0507F"/>
    <w:rPr>
      <w:b/>
      <w:bCs/>
    </w:rPr>
  </w:style>
  <w:style w:type="paragraph" w:styleId="a8">
    <w:name w:val="Balloon Text"/>
    <w:basedOn w:val="a"/>
    <w:semiHidden/>
    <w:rsid w:val="00E0507F"/>
    <w:rPr>
      <w:sz w:val="18"/>
      <w:szCs w:val="18"/>
    </w:rPr>
  </w:style>
  <w:style w:type="paragraph" w:styleId="a9">
    <w:name w:val="header"/>
    <w:basedOn w:val="a"/>
    <w:link w:val="Char1"/>
    <w:uiPriority w:val="99"/>
    <w:rsid w:val="005D4F5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Char1">
    <w:name w:val="页眉 Char"/>
    <w:link w:val="a9"/>
    <w:uiPriority w:val="99"/>
    <w:rsid w:val="005D4F58"/>
    <w:rPr>
      <w:kern w:val="2"/>
      <w:sz w:val="18"/>
      <w:szCs w:val="18"/>
    </w:rPr>
  </w:style>
  <w:style w:type="paragraph" w:styleId="aa">
    <w:name w:val="footer"/>
    <w:basedOn w:val="a"/>
    <w:link w:val="Char2"/>
    <w:uiPriority w:val="99"/>
    <w:rsid w:val="005D4F58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character" w:customStyle="1" w:styleId="Char2">
    <w:name w:val="页脚 Char"/>
    <w:link w:val="aa"/>
    <w:uiPriority w:val="99"/>
    <w:rsid w:val="005D4F58"/>
    <w:rPr>
      <w:kern w:val="2"/>
      <w:sz w:val="18"/>
      <w:szCs w:val="18"/>
    </w:rPr>
  </w:style>
  <w:style w:type="character" w:styleId="ab">
    <w:name w:val="Strong"/>
    <w:uiPriority w:val="22"/>
    <w:qFormat/>
    <w:rsid w:val="005D4F58"/>
    <w:rPr>
      <w:b/>
      <w:bCs/>
    </w:rPr>
  </w:style>
  <w:style w:type="paragraph" w:styleId="ac">
    <w:name w:val="Revision"/>
    <w:hidden/>
    <w:uiPriority w:val="99"/>
    <w:semiHidden/>
    <w:rsid w:val="006625EA"/>
    <w:rPr>
      <w:kern w:val="2"/>
      <w:sz w:val="28"/>
      <w:szCs w:val="24"/>
    </w:rPr>
  </w:style>
  <w:style w:type="paragraph" w:styleId="10">
    <w:name w:val="toc 1"/>
    <w:basedOn w:val="a"/>
    <w:next w:val="a"/>
    <w:autoRedefine/>
    <w:uiPriority w:val="39"/>
    <w:rsid w:val="00B60209"/>
    <w:pPr>
      <w:spacing w:before="120" w:after="120"/>
      <w:mirrorIndents/>
      <w:jc w:val="left"/>
    </w:pPr>
    <w:rPr>
      <w:rFonts w:eastAsia="黑体"/>
      <w:bCs/>
      <w:caps/>
      <w:sz w:val="24"/>
      <w:szCs w:val="20"/>
    </w:rPr>
  </w:style>
  <w:style w:type="paragraph" w:styleId="20">
    <w:name w:val="toc 2"/>
    <w:basedOn w:val="a"/>
    <w:next w:val="a"/>
    <w:autoRedefine/>
    <w:uiPriority w:val="39"/>
    <w:rsid w:val="00B60209"/>
    <w:pPr>
      <w:ind w:left="280"/>
      <w:jc w:val="left"/>
    </w:pPr>
    <w:rPr>
      <w:smallCaps/>
      <w:sz w:val="24"/>
      <w:szCs w:val="20"/>
    </w:rPr>
  </w:style>
  <w:style w:type="paragraph" w:styleId="30">
    <w:name w:val="toc 3"/>
    <w:basedOn w:val="a"/>
    <w:next w:val="a"/>
    <w:autoRedefine/>
    <w:uiPriority w:val="39"/>
    <w:rsid w:val="00B60209"/>
    <w:pPr>
      <w:ind w:left="560"/>
      <w:jc w:val="left"/>
    </w:pPr>
    <w:rPr>
      <w:iCs/>
      <w:sz w:val="20"/>
      <w:szCs w:val="20"/>
    </w:rPr>
  </w:style>
  <w:style w:type="paragraph" w:styleId="41">
    <w:name w:val="toc 4"/>
    <w:basedOn w:val="a"/>
    <w:next w:val="a"/>
    <w:autoRedefine/>
    <w:semiHidden/>
    <w:rsid w:val="00F33AB8"/>
    <w:pPr>
      <w:ind w:left="840"/>
      <w:jc w:val="left"/>
    </w:pPr>
    <w:rPr>
      <w:rFonts w:ascii="Calibri" w:hAnsi="Calibri"/>
      <w:sz w:val="18"/>
      <w:szCs w:val="18"/>
    </w:rPr>
  </w:style>
  <w:style w:type="paragraph" w:styleId="50">
    <w:name w:val="toc 5"/>
    <w:basedOn w:val="a"/>
    <w:next w:val="a"/>
    <w:autoRedefine/>
    <w:semiHidden/>
    <w:rsid w:val="00F33AB8"/>
    <w:pPr>
      <w:ind w:left="1120"/>
      <w:jc w:val="left"/>
    </w:pPr>
    <w:rPr>
      <w:rFonts w:ascii="Calibri" w:hAnsi="Calibri"/>
      <w:sz w:val="18"/>
      <w:szCs w:val="18"/>
    </w:rPr>
  </w:style>
  <w:style w:type="paragraph" w:styleId="60">
    <w:name w:val="toc 6"/>
    <w:basedOn w:val="a"/>
    <w:next w:val="a"/>
    <w:autoRedefine/>
    <w:semiHidden/>
    <w:rsid w:val="00F33AB8"/>
    <w:pPr>
      <w:ind w:left="1400"/>
      <w:jc w:val="left"/>
    </w:pPr>
    <w:rPr>
      <w:rFonts w:ascii="Calibri" w:hAnsi="Calibri"/>
      <w:sz w:val="18"/>
      <w:szCs w:val="18"/>
    </w:rPr>
  </w:style>
  <w:style w:type="paragraph" w:styleId="70">
    <w:name w:val="toc 7"/>
    <w:basedOn w:val="a"/>
    <w:next w:val="a"/>
    <w:autoRedefine/>
    <w:semiHidden/>
    <w:rsid w:val="00F33AB8"/>
    <w:pPr>
      <w:ind w:left="1680"/>
      <w:jc w:val="left"/>
    </w:pPr>
    <w:rPr>
      <w:rFonts w:ascii="Calibri" w:hAnsi="Calibri"/>
      <w:sz w:val="18"/>
      <w:szCs w:val="18"/>
    </w:rPr>
  </w:style>
  <w:style w:type="paragraph" w:styleId="80">
    <w:name w:val="toc 8"/>
    <w:basedOn w:val="a"/>
    <w:next w:val="a"/>
    <w:autoRedefine/>
    <w:semiHidden/>
    <w:rsid w:val="00F33AB8"/>
    <w:pPr>
      <w:ind w:left="1960"/>
      <w:jc w:val="left"/>
    </w:pPr>
    <w:rPr>
      <w:rFonts w:ascii="Calibri" w:hAnsi="Calibri"/>
      <w:sz w:val="18"/>
      <w:szCs w:val="18"/>
    </w:rPr>
  </w:style>
  <w:style w:type="paragraph" w:styleId="90">
    <w:name w:val="toc 9"/>
    <w:basedOn w:val="a"/>
    <w:next w:val="a"/>
    <w:autoRedefine/>
    <w:semiHidden/>
    <w:rsid w:val="00F33AB8"/>
    <w:pPr>
      <w:ind w:left="2240"/>
      <w:jc w:val="left"/>
    </w:pPr>
    <w:rPr>
      <w:rFonts w:ascii="Calibri" w:hAnsi="Calibri"/>
      <w:sz w:val="18"/>
      <w:szCs w:val="18"/>
    </w:rPr>
  </w:style>
  <w:style w:type="character" w:styleId="ad">
    <w:name w:val="Hyperlink"/>
    <w:uiPriority w:val="99"/>
    <w:rsid w:val="00F33AB8"/>
    <w:rPr>
      <w:color w:val="0000FF"/>
      <w:u w:val="single"/>
    </w:rPr>
  </w:style>
  <w:style w:type="character" w:styleId="ae">
    <w:name w:val="page number"/>
    <w:basedOn w:val="a1"/>
    <w:rsid w:val="00F535FA"/>
  </w:style>
  <w:style w:type="table" w:styleId="af">
    <w:name w:val="Table Grid"/>
    <w:basedOn w:val="a2"/>
    <w:uiPriority w:val="59"/>
    <w:rsid w:val="008E3C48"/>
    <w:pPr>
      <w:widowControl w:val="0"/>
      <w:spacing w:line="360" w:lineRule="auto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0">
    <w:name w:val="caption"/>
    <w:aliases w:val="图表题注"/>
    <w:basedOn w:val="a"/>
    <w:next w:val="a0"/>
    <w:link w:val="Char3"/>
    <w:uiPriority w:val="99"/>
    <w:qFormat/>
    <w:rsid w:val="001101FD"/>
    <w:pPr>
      <w:spacing w:beforeLines="50" w:before="50" w:afterLines="50" w:after="50"/>
      <w:jc w:val="center"/>
    </w:pPr>
    <w:rPr>
      <w:rFonts w:ascii="Arial" w:eastAsia="黑体" w:hAnsi="Arial" w:cs="Arial"/>
      <w:sz w:val="24"/>
      <w:szCs w:val="20"/>
    </w:rPr>
  </w:style>
  <w:style w:type="character" w:customStyle="1" w:styleId="6Char">
    <w:name w:val="标题 6 Char"/>
    <w:aliases w:val="BOD 4 Char,Legal Level 1. Char,H6 Char,PIM 6 Char,h6 Char,Third Subheading Char,ToolsHeading 6 Char,6 Char,PIM 61 Char,H61 Char,BOD 41 Char,PIM 62 Char,H62 Char,BOD 42 Char,PIM 63 Char,H63 Char,PIM 64 Char,H64 Char,PIM 65 Char,H65 Char,L Char"/>
    <w:link w:val="6"/>
    <w:uiPriority w:val="9"/>
    <w:rsid w:val="009B03E2"/>
    <w:rPr>
      <w:rFonts w:ascii="Cambria" w:hAnsi="Cambria"/>
      <w:b/>
      <w:bCs/>
      <w:kern w:val="2"/>
      <w:sz w:val="24"/>
      <w:szCs w:val="24"/>
    </w:rPr>
  </w:style>
  <w:style w:type="paragraph" w:customStyle="1" w:styleId="12111ALTZPI2">
    <w:name w:val="样式 正文缩进正文（首行缩进两字）四号四号1四号2四号11特点正文非缩进段1ALT+ZPI正文文字首行缩进...2"/>
    <w:basedOn w:val="af1"/>
    <w:rsid w:val="00844163"/>
    <w:pPr>
      <w:spacing w:beforeLines="50" w:before="50" w:line="360" w:lineRule="exact"/>
      <w:ind w:firstLine="200"/>
    </w:pPr>
    <w:rPr>
      <w:rFonts w:ascii="宋体" w:cs="宋体"/>
      <w:bCs/>
      <w:kern w:val="0"/>
      <w:sz w:val="24"/>
      <w:szCs w:val="20"/>
    </w:rPr>
  </w:style>
  <w:style w:type="character" w:customStyle="1" w:styleId="4Char">
    <w:name w:val="标题 4 Char"/>
    <w:aliases w:val="H4 Char,bullet Char,bl Char,bb Char,h4 Char,First Subheading Char,sect 1.2.3.4 Char,Ref Heading 1 Char,rh1 Char,sect 1.2.3.41 Char,Ref Heading 11 Char,rh11 Char,sect 1.2.3.42 Char,Ref Heading 12 Char,rh12 Char,sect 1.2.3.411 Char,rh111 Char"/>
    <w:link w:val="40"/>
    <w:rsid w:val="007140BF"/>
    <w:rPr>
      <w:rFonts w:eastAsia="黑体"/>
      <w:b/>
      <w:bCs/>
      <w:kern w:val="2"/>
      <w:sz w:val="28"/>
      <w:szCs w:val="28"/>
    </w:rPr>
  </w:style>
  <w:style w:type="paragraph" w:customStyle="1" w:styleId="af2">
    <w:name w:val="完善更新正文"/>
    <w:basedOn w:val="a"/>
    <w:rsid w:val="00844163"/>
    <w:pPr>
      <w:snapToGrid w:val="0"/>
      <w:spacing w:beforeLines="50" w:before="50" w:line="300" w:lineRule="auto"/>
      <w:ind w:firstLineChars="200" w:firstLine="200"/>
      <w:jc w:val="left"/>
    </w:pPr>
    <w:rPr>
      <w:rFonts w:ascii="宋体" w:hAnsi="宋体"/>
      <w:bCs/>
      <w:iCs/>
      <w:color w:val="000000"/>
      <w:sz w:val="24"/>
      <w:szCs w:val="28"/>
    </w:rPr>
  </w:style>
  <w:style w:type="character" w:customStyle="1" w:styleId="5Char">
    <w:name w:val="标题 5 Char"/>
    <w:aliases w:val="H5 Char,Level 3 - i Char,PIM 5 Char,Titre5 Char,Block Label Char,1.1.1 Char,口 Char,h5 Char,Second Subheading Char,5 Char,l4 Char,ds Char,dd Char,第四层条 Char,dash1 Char,ds1 Char,dd1 Char,dash2 Char,ds2 Char,dd2 Char,dash3 Char,ds3 Char,dd3 Char"/>
    <w:link w:val="5"/>
    <w:rsid w:val="009B03E2"/>
    <w:rPr>
      <w:rFonts w:eastAsia="黑体"/>
      <w:b/>
      <w:bCs/>
      <w:kern w:val="2"/>
      <w:sz w:val="24"/>
      <w:szCs w:val="24"/>
    </w:rPr>
  </w:style>
  <w:style w:type="paragraph" w:styleId="af1">
    <w:name w:val="Normal Indent"/>
    <w:aliases w:val="表正文,正文非缩进,特点,???,?????,??,段1,四号,正文不缩进,标题4,正文缩进1,Alt+X,mr正文缩进,正文对齐,缩进,ALT+Z,正文（首行缩进两字） Char Char Char Char,正文（首行缩进两字） Char Char,正文（首行缩进两字） Char Char Char Char Char Char Char,正文（首行缩进两字） Char Char Char,正文缩进 Char,特点 Char,水上软件,正文非缩进 Char Char,特点 Char Ch"/>
    <w:basedOn w:val="a"/>
    <w:link w:val="Char10"/>
    <w:rsid w:val="00844163"/>
    <w:pPr>
      <w:ind w:firstLineChars="200" w:firstLine="420"/>
    </w:pPr>
  </w:style>
  <w:style w:type="character" w:customStyle="1" w:styleId="Char10">
    <w:name w:val="正文缩进 Char1"/>
    <w:aliases w:val="表正文 Char,正文非缩进 Char,特点 Char1,??? Char,????? Char,?? Char,段1 Char,四号 Char,正文不缩进 Char,标题4 Char,正文缩进1 Char,Alt+X Char,mr正文缩进 Char,正文对齐 Char,缩进 Char,ALT+Z Char,正文（首行缩进两字） Char Char Char Char Char,正文（首行缩进两字） Char Char Char1,正文缩进 Char Char"/>
    <w:link w:val="af1"/>
    <w:rsid w:val="005F39F1"/>
    <w:rPr>
      <w:kern w:val="2"/>
      <w:sz w:val="28"/>
      <w:szCs w:val="24"/>
    </w:rPr>
  </w:style>
  <w:style w:type="paragraph" w:customStyle="1" w:styleId="31">
    <w:name w:val="自定义标题3"/>
    <w:basedOn w:val="3"/>
    <w:next w:val="a"/>
    <w:link w:val="3Char"/>
    <w:autoRedefine/>
    <w:rsid w:val="003530D9"/>
    <w:pPr>
      <w:numPr>
        <w:ilvl w:val="0"/>
        <w:numId w:val="0"/>
      </w:numPr>
      <w:spacing w:before="0" w:after="0" w:line="360" w:lineRule="auto"/>
      <w:ind w:rightChars="100" w:right="210"/>
    </w:pPr>
    <w:rPr>
      <w:color w:val="000000"/>
      <w:sz w:val="32"/>
    </w:rPr>
  </w:style>
  <w:style w:type="character" w:customStyle="1" w:styleId="3Char">
    <w:name w:val="自定义标题3 Char"/>
    <w:link w:val="31"/>
    <w:rsid w:val="003530D9"/>
    <w:rPr>
      <w:b/>
      <w:bCs/>
      <w:color w:val="000000"/>
      <w:kern w:val="2"/>
      <w:sz w:val="32"/>
      <w:szCs w:val="32"/>
    </w:rPr>
  </w:style>
  <w:style w:type="paragraph" w:customStyle="1" w:styleId="Char4">
    <w:name w:val="Char"/>
    <w:basedOn w:val="a"/>
    <w:autoRedefine/>
    <w:rsid w:val="00634FBD"/>
    <w:pPr>
      <w:spacing w:beforeLines="50" w:before="50" w:afterLines="50" w:after="50" w:line="460" w:lineRule="exact"/>
      <w:ind w:left="1049" w:hanging="692"/>
    </w:pPr>
    <w:rPr>
      <w:sz w:val="24"/>
    </w:rPr>
  </w:style>
  <w:style w:type="paragraph" w:styleId="af3">
    <w:name w:val="Body Text Indent"/>
    <w:basedOn w:val="a"/>
    <w:link w:val="Char5"/>
    <w:rsid w:val="00634FBD"/>
    <w:pPr>
      <w:spacing w:after="120"/>
      <w:ind w:leftChars="200" w:left="420"/>
    </w:pPr>
  </w:style>
  <w:style w:type="character" w:customStyle="1" w:styleId="Char5">
    <w:name w:val="正文文本缩进 Char"/>
    <w:link w:val="af3"/>
    <w:rsid w:val="00634FBD"/>
    <w:rPr>
      <w:kern w:val="2"/>
      <w:sz w:val="28"/>
      <w:szCs w:val="24"/>
    </w:rPr>
  </w:style>
  <w:style w:type="paragraph" w:styleId="21">
    <w:name w:val="Body Text First Indent 2"/>
    <w:basedOn w:val="af3"/>
    <w:link w:val="2Char"/>
    <w:rsid w:val="00634FBD"/>
    <w:pPr>
      <w:spacing w:line="240" w:lineRule="auto"/>
      <w:ind w:firstLineChars="200" w:firstLine="420"/>
    </w:pPr>
    <w:rPr>
      <w:sz w:val="21"/>
    </w:rPr>
  </w:style>
  <w:style w:type="character" w:customStyle="1" w:styleId="2Char">
    <w:name w:val="正文首行缩进 2 Char"/>
    <w:link w:val="21"/>
    <w:rsid w:val="00634FBD"/>
    <w:rPr>
      <w:kern w:val="2"/>
      <w:sz w:val="21"/>
      <w:szCs w:val="24"/>
    </w:rPr>
  </w:style>
  <w:style w:type="paragraph" w:styleId="af4">
    <w:name w:val="Normal (Web)"/>
    <w:basedOn w:val="a"/>
    <w:uiPriority w:val="99"/>
    <w:rsid w:val="00E202DD"/>
    <w:pPr>
      <w:widowControl/>
      <w:spacing w:before="100" w:beforeAutospacing="1" w:after="100" w:afterAutospacing="1" w:line="240" w:lineRule="auto"/>
      <w:jc w:val="left"/>
    </w:pPr>
    <w:rPr>
      <w:rFonts w:ascii="宋体" w:hAnsi="宋体" w:cs="宋体"/>
      <w:kern w:val="0"/>
      <w:sz w:val="24"/>
    </w:rPr>
  </w:style>
  <w:style w:type="paragraph" w:customStyle="1" w:styleId="af5">
    <w:name w:val="正文段落"/>
    <w:basedOn w:val="a"/>
    <w:link w:val="Char6"/>
    <w:rsid w:val="006C2281"/>
    <w:pPr>
      <w:spacing w:line="240" w:lineRule="auto"/>
      <w:ind w:firstLineChars="200" w:firstLine="560"/>
    </w:pPr>
    <w:rPr>
      <w:rFonts w:ascii="宋体" w:hAnsi="宋体"/>
      <w:szCs w:val="20"/>
    </w:rPr>
  </w:style>
  <w:style w:type="character" w:customStyle="1" w:styleId="Char6">
    <w:name w:val="正文段落 Char"/>
    <w:link w:val="af5"/>
    <w:rsid w:val="006C2281"/>
    <w:rPr>
      <w:rFonts w:ascii="宋体" w:hAnsi="宋体"/>
      <w:kern w:val="2"/>
      <w:sz w:val="28"/>
    </w:rPr>
  </w:style>
  <w:style w:type="paragraph" w:styleId="af6">
    <w:name w:val="footnote text"/>
    <w:basedOn w:val="a"/>
    <w:link w:val="Char7"/>
    <w:rsid w:val="00A768DA"/>
    <w:pPr>
      <w:snapToGrid w:val="0"/>
      <w:jc w:val="left"/>
    </w:pPr>
    <w:rPr>
      <w:sz w:val="18"/>
      <w:szCs w:val="18"/>
    </w:rPr>
  </w:style>
  <w:style w:type="character" w:customStyle="1" w:styleId="Char7">
    <w:name w:val="脚注文本 Char"/>
    <w:link w:val="af6"/>
    <w:rsid w:val="00A768DA"/>
    <w:rPr>
      <w:kern w:val="2"/>
      <w:sz w:val="18"/>
      <w:szCs w:val="18"/>
    </w:rPr>
  </w:style>
  <w:style w:type="character" w:styleId="af7">
    <w:name w:val="footnote reference"/>
    <w:rsid w:val="00A768DA"/>
    <w:rPr>
      <w:vertAlign w:val="superscript"/>
    </w:rPr>
  </w:style>
  <w:style w:type="paragraph" w:styleId="af8">
    <w:name w:val="List Paragraph"/>
    <w:basedOn w:val="a"/>
    <w:uiPriority w:val="34"/>
    <w:qFormat/>
    <w:rsid w:val="002B2ED8"/>
    <w:pPr>
      <w:widowControl/>
      <w:spacing w:line="240" w:lineRule="auto"/>
      <w:ind w:firstLineChars="200" w:firstLine="420"/>
      <w:jc w:val="left"/>
    </w:pPr>
    <w:rPr>
      <w:rFonts w:ascii="Calibri" w:hAnsi="Calibri"/>
      <w:kern w:val="0"/>
      <w:sz w:val="24"/>
      <w:lang w:eastAsia="en-US" w:bidi="en-US"/>
    </w:rPr>
  </w:style>
  <w:style w:type="paragraph" w:customStyle="1" w:styleId="af9">
    <w:name w:val="标书的正文"/>
    <w:basedOn w:val="a"/>
    <w:rsid w:val="00C50C34"/>
    <w:pPr>
      <w:ind w:firstLine="482"/>
      <w:jc w:val="left"/>
    </w:pPr>
    <w:rPr>
      <w:rFonts w:ascii="宋体" w:hAnsi="宋体"/>
      <w:kern w:val="3"/>
      <w:sz w:val="24"/>
      <w:szCs w:val="20"/>
    </w:rPr>
  </w:style>
  <w:style w:type="character" w:customStyle="1" w:styleId="Char3">
    <w:name w:val="题注 Char"/>
    <w:aliases w:val="图表题注 Char"/>
    <w:link w:val="af0"/>
    <w:rsid w:val="009F4ABC"/>
    <w:rPr>
      <w:rFonts w:ascii="Arial" w:eastAsia="黑体" w:hAnsi="Arial" w:cs="Arial"/>
      <w:kern w:val="2"/>
      <w:sz w:val="24"/>
    </w:rPr>
  </w:style>
  <w:style w:type="paragraph" w:customStyle="1" w:styleId="4">
    <w:name w:val="自定义标题4"/>
    <w:basedOn w:val="40"/>
    <w:next w:val="a"/>
    <w:autoRedefine/>
    <w:rsid w:val="006D78C8"/>
    <w:pPr>
      <w:numPr>
        <w:numId w:val="2"/>
      </w:numPr>
      <w:spacing w:line="377" w:lineRule="auto"/>
    </w:pPr>
    <w:rPr>
      <w:rFonts w:ascii="Arial" w:hAnsi="Arial"/>
      <w:color w:val="000000"/>
    </w:rPr>
  </w:style>
  <w:style w:type="paragraph" w:customStyle="1" w:styleId="my">
    <w:name w:val="my正文"/>
    <w:basedOn w:val="a"/>
    <w:link w:val="myChar"/>
    <w:rsid w:val="00F50B43"/>
    <w:pPr>
      <w:ind w:firstLineChars="200" w:firstLine="480"/>
    </w:pPr>
    <w:rPr>
      <w:sz w:val="24"/>
    </w:rPr>
  </w:style>
  <w:style w:type="character" w:customStyle="1" w:styleId="myChar">
    <w:name w:val="my正文 Char"/>
    <w:link w:val="my"/>
    <w:rsid w:val="00F50B43"/>
    <w:rPr>
      <w:kern w:val="2"/>
      <w:sz w:val="24"/>
      <w:szCs w:val="24"/>
    </w:rPr>
  </w:style>
  <w:style w:type="paragraph" w:customStyle="1" w:styleId="sj">
    <w:name w:val="sj正文"/>
    <w:basedOn w:val="a"/>
    <w:next w:val="a"/>
    <w:rsid w:val="009C6015"/>
    <w:pPr>
      <w:ind w:firstLine="482"/>
    </w:pPr>
    <w:rPr>
      <w:rFonts w:ascii="宋体" w:hAnsi="宋体"/>
      <w:sz w:val="24"/>
    </w:rPr>
  </w:style>
  <w:style w:type="paragraph" w:customStyle="1" w:styleId="Normal2">
    <w:name w:val="Normal2"/>
    <w:basedOn w:val="a"/>
    <w:rsid w:val="005338A4"/>
    <w:pPr>
      <w:widowControl/>
      <w:autoSpaceDE w:val="0"/>
      <w:autoSpaceDN w:val="0"/>
      <w:adjustRightInd w:val="0"/>
      <w:ind w:firstLineChars="200" w:firstLine="480"/>
    </w:pPr>
    <w:rPr>
      <w:rFonts w:ascii="宋体"/>
      <w:color w:val="000000"/>
      <w:kern w:val="0"/>
      <w:sz w:val="24"/>
      <w:szCs w:val="20"/>
    </w:rPr>
  </w:style>
  <w:style w:type="paragraph" w:customStyle="1" w:styleId="afa">
    <w:name w:val="文档正文"/>
    <w:basedOn w:val="a"/>
    <w:rsid w:val="005338A4"/>
    <w:pPr>
      <w:adjustRightInd w:val="0"/>
      <w:spacing w:line="480" w:lineRule="atLeast"/>
      <w:ind w:firstLine="480"/>
      <w:textAlignment w:val="baseline"/>
    </w:pPr>
    <w:rPr>
      <w:rFonts w:ascii="宋体" w:hAnsi="Arial"/>
      <w:kern w:val="0"/>
      <w:sz w:val="24"/>
      <w:szCs w:val="20"/>
    </w:rPr>
  </w:style>
  <w:style w:type="paragraph" w:customStyle="1" w:styleId="SZF">
    <w:name w:val="SZF项目正文"/>
    <w:basedOn w:val="a"/>
    <w:rsid w:val="00810924"/>
    <w:pPr>
      <w:spacing w:line="300" w:lineRule="auto"/>
      <w:ind w:firstLineChars="200" w:firstLine="480"/>
    </w:pPr>
    <w:rPr>
      <w:rFonts w:ascii="宋体" w:hAnsi="宋体"/>
      <w:sz w:val="24"/>
      <w:szCs w:val="20"/>
    </w:rPr>
  </w:style>
  <w:style w:type="paragraph" w:customStyle="1" w:styleId="66">
    <w:name w:val="样式 段前: 6 磅 段后: 6 磅"/>
    <w:basedOn w:val="a"/>
    <w:rsid w:val="00841418"/>
    <w:pPr>
      <w:ind w:firstLineChars="200" w:firstLine="200"/>
    </w:pPr>
    <w:rPr>
      <w:rFonts w:cs="宋体"/>
      <w:sz w:val="24"/>
      <w:szCs w:val="20"/>
    </w:rPr>
  </w:style>
  <w:style w:type="paragraph" w:customStyle="1" w:styleId="afb">
    <w:name w:val="样式 表格标题"/>
    <w:basedOn w:val="a"/>
    <w:autoRedefine/>
    <w:rsid w:val="00D800DF"/>
    <w:pPr>
      <w:spacing w:before="156" w:after="156" w:line="288" w:lineRule="auto"/>
      <w:ind w:right="-108"/>
      <w:jc w:val="center"/>
    </w:pPr>
    <w:rPr>
      <w:rFonts w:ascii="仿宋_GB2312" w:eastAsia="仿宋_GB2312" w:cs="宋体"/>
      <w:bCs/>
      <w:sz w:val="21"/>
      <w:szCs w:val="20"/>
    </w:rPr>
  </w:style>
  <w:style w:type="paragraph" w:styleId="22">
    <w:name w:val="Body Text Indent 2"/>
    <w:aliases w:val="Procedure_正文"/>
    <w:basedOn w:val="a"/>
    <w:link w:val="2Char0"/>
    <w:rsid w:val="00AB4E20"/>
    <w:pPr>
      <w:spacing w:after="120" w:line="480" w:lineRule="auto"/>
      <w:ind w:leftChars="200" w:left="420"/>
    </w:pPr>
    <w:rPr>
      <w:sz w:val="21"/>
    </w:rPr>
  </w:style>
  <w:style w:type="character" w:customStyle="1" w:styleId="2Char0">
    <w:name w:val="正文文本缩进 2 Char"/>
    <w:aliases w:val="Procedure_正文 Char"/>
    <w:link w:val="22"/>
    <w:rsid w:val="00AB4E20"/>
    <w:rPr>
      <w:kern w:val="2"/>
      <w:sz w:val="21"/>
      <w:szCs w:val="24"/>
    </w:rPr>
  </w:style>
  <w:style w:type="paragraph" w:styleId="afc">
    <w:name w:val="Title"/>
    <w:basedOn w:val="a"/>
    <w:next w:val="a"/>
    <w:link w:val="Char8"/>
    <w:uiPriority w:val="99"/>
    <w:qFormat/>
    <w:rsid w:val="00062871"/>
    <w:pPr>
      <w:widowControl/>
      <w:spacing w:before="240" w:after="60" w:line="276" w:lineRule="auto"/>
      <w:jc w:val="center"/>
      <w:outlineLvl w:val="0"/>
    </w:pPr>
    <w:rPr>
      <w:rFonts w:ascii="Cambria" w:eastAsia="华文中宋" w:hAnsi="Cambria" w:cs="Cambria"/>
      <w:b/>
      <w:bCs/>
      <w:sz w:val="72"/>
      <w:szCs w:val="72"/>
    </w:rPr>
  </w:style>
  <w:style w:type="character" w:customStyle="1" w:styleId="Char8">
    <w:name w:val="标题 Char"/>
    <w:link w:val="afc"/>
    <w:uiPriority w:val="99"/>
    <w:rsid w:val="00062871"/>
    <w:rPr>
      <w:rFonts w:ascii="Cambria" w:eastAsia="华文中宋" w:hAnsi="Cambria" w:cs="Cambria"/>
      <w:b/>
      <w:bCs/>
      <w:kern w:val="2"/>
      <w:sz w:val="72"/>
      <w:szCs w:val="72"/>
    </w:rPr>
  </w:style>
  <w:style w:type="paragraph" w:customStyle="1" w:styleId="afd">
    <w:name w:val="标准正文"/>
    <w:basedOn w:val="af3"/>
    <w:rsid w:val="007C0CF1"/>
    <w:pPr>
      <w:spacing w:before="60" w:after="60"/>
      <w:ind w:leftChars="0" w:left="0" w:firstLine="482"/>
    </w:pPr>
    <w:rPr>
      <w:rFonts w:ascii="Arial" w:hAnsi="Arial" w:cs="Arial"/>
      <w:bCs/>
      <w:kern w:val="0"/>
      <w:sz w:val="24"/>
      <w:szCs w:val="20"/>
    </w:rPr>
  </w:style>
  <w:style w:type="paragraph" w:customStyle="1" w:styleId="23">
    <w:name w:val="首行缩进:2字符"/>
    <w:basedOn w:val="a"/>
    <w:rsid w:val="00EC0D81"/>
    <w:pPr>
      <w:ind w:firstLineChars="200" w:firstLine="200"/>
    </w:pPr>
    <w:rPr>
      <w:rFonts w:cs="宋体"/>
      <w:sz w:val="24"/>
      <w:szCs w:val="20"/>
    </w:rPr>
  </w:style>
  <w:style w:type="character" w:customStyle="1" w:styleId="new">
    <w:name w:val="new"/>
    <w:rsid w:val="006E7FA7"/>
  </w:style>
  <w:style w:type="character" w:customStyle="1" w:styleId="11">
    <w:name w:val="题注1"/>
    <w:rsid w:val="006E7FA7"/>
  </w:style>
  <w:style w:type="paragraph" w:customStyle="1" w:styleId="contentsmall">
    <w:name w:val="contentsmall"/>
    <w:basedOn w:val="a"/>
    <w:rsid w:val="00FD79D8"/>
    <w:pPr>
      <w:widowControl/>
      <w:spacing w:before="100" w:beforeAutospacing="1" w:after="100" w:afterAutospacing="1" w:line="240" w:lineRule="auto"/>
      <w:jc w:val="left"/>
    </w:pPr>
    <w:rPr>
      <w:rFonts w:ascii="宋体" w:hAnsi="宋体" w:cs="宋体"/>
      <w:kern w:val="0"/>
      <w:sz w:val="24"/>
    </w:rPr>
  </w:style>
  <w:style w:type="character" w:styleId="afe">
    <w:name w:val="Emphasis"/>
    <w:uiPriority w:val="20"/>
    <w:qFormat/>
    <w:rsid w:val="00FD79D8"/>
    <w:rPr>
      <w:i/>
      <w:iCs/>
    </w:rPr>
  </w:style>
  <w:style w:type="character" w:customStyle="1" w:styleId="ausubtitle">
    <w:name w:val="au_subtitle"/>
    <w:rsid w:val="001A4057"/>
  </w:style>
  <w:style w:type="character" w:customStyle="1" w:styleId="editor">
    <w:name w:val="editor"/>
    <w:rsid w:val="001A4057"/>
  </w:style>
  <w:style w:type="character" w:customStyle="1" w:styleId="pdf">
    <w:name w:val="pdf"/>
    <w:rsid w:val="00A745FE"/>
  </w:style>
  <w:style w:type="paragraph" w:styleId="z-">
    <w:name w:val="HTML Top of Form"/>
    <w:basedOn w:val="a"/>
    <w:next w:val="a"/>
    <w:link w:val="z-Char"/>
    <w:hidden/>
    <w:uiPriority w:val="99"/>
    <w:unhideWhenUsed/>
    <w:rsid w:val="00ED261D"/>
    <w:pPr>
      <w:widowControl/>
      <w:pBdr>
        <w:bottom w:val="single" w:sz="6" w:space="1" w:color="auto"/>
      </w:pBdr>
      <w:spacing w:line="240" w:lineRule="auto"/>
      <w:jc w:val="center"/>
    </w:pPr>
    <w:rPr>
      <w:rFonts w:ascii="Arial" w:hAnsi="Arial" w:cs="Arial"/>
      <w:vanish/>
      <w:kern w:val="0"/>
      <w:sz w:val="16"/>
      <w:szCs w:val="16"/>
    </w:rPr>
  </w:style>
  <w:style w:type="character" w:customStyle="1" w:styleId="z-Char">
    <w:name w:val="z-窗体顶端 Char"/>
    <w:link w:val="z-"/>
    <w:uiPriority w:val="99"/>
    <w:rsid w:val="00ED261D"/>
    <w:rPr>
      <w:rFonts w:ascii="Arial" w:hAnsi="Arial" w:cs="Arial"/>
      <w:vanish/>
      <w:sz w:val="16"/>
      <w:szCs w:val="16"/>
    </w:rPr>
  </w:style>
  <w:style w:type="paragraph" w:styleId="z-0">
    <w:name w:val="HTML Bottom of Form"/>
    <w:basedOn w:val="a"/>
    <w:next w:val="a"/>
    <w:link w:val="z-Char0"/>
    <w:hidden/>
    <w:uiPriority w:val="99"/>
    <w:unhideWhenUsed/>
    <w:rsid w:val="00ED261D"/>
    <w:pPr>
      <w:widowControl/>
      <w:pBdr>
        <w:top w:val="single" w:sz="6" w:space="1" w:color="auto"/>
      </w:pBdr>
      <w:spacing w:line="240" w:lineRule="auto"/>
      <w:jc w:val="center"/>
    </w:pPr>
    <w:rPr>
      <w:rFonts w:ascii="Arial" w:hAnsi="Arial" w:cs="Arial"/>
      <w:vanish/>
      <w:kern w:val="0"/>
      <w:sz w:val="16"/>
      <w:szCs w:val="16"/>
    </w:rPr>
  </w:style>
  <w:style w:type="character" w:customStyle="1" w:styleId="z-Char0">
    <w:name w:val="z-窗体底端 Char"/>
    <w:link w:val="z-0"/>
    <w:uiPriority w:val="99"/>
    <w:rsid w:val="00ED261D"/>
    <w:rPr>
      <w:rFonts w:ascii="Arial" w:hAnsi="Arial" w:cs="Arial"/>
      <w:vanish/>
      <w:sz w:val="16"/>
      <w:szCs w:val="16"/>
    </w:rPr>
  </w:style>
  <w:style w:type="paragraph" w:styleId="aff">
    <w:name w:val="Subtitle"/>
    <w:basedOn w:val="a"/>
    <w:next w:val="a"/>
    <w:link w:val="Char9"/>
    <w:qFormat/>
    <w:rsid w:val="00062871"/>
    <w:pPr>
      <w:spacing w:before="240" w:after="60" w:line="312" w:lineRule="auto"/>
      <w:jc w:val="center"/>
      <w:outlineLvl w:val="1"/>
    </w:pPr>
    <w:rPr>
      <w:rFonts w:ascii="华文中宋" w:eastAsia="华文中宋" w:hAnsi="华文中宋"/>
      <w:b/>
      <w:bCs/>
      <w:kern w:val="28"/>
      <w:sz w:val="48"/>
      <w:szCs w:val="48"/>
    </w:rPr>
  </w:style>
  <w:style w:type="character" w:customStyle="1" w:styleId="Char9">
    <w:name w:val="副标题 Char"/>
    <w:link w:val="aff"/>
    <w:rsid w:val="00062871"/>
    <w:rPr>
      <w:rFonts w:ascii="华文中宋" w:eastAsia="华文中宋" w:hAnsi="华文中宋" w:cs="Times New Roman"/>
      <w:b/>
      <w:bCs/>
      <w:kern w:val="28"/>
      <w:sz w:val="48"/>
      <w:szCs w:val="48"/>
    </w:rPr>
  </w:style>
  <w:style w:type="character" w:customStyle="1" w:styleId="7Char">
    <w:name w:val="标题 7 Char"/>
    <w:link w:val="7"/>
    <w:uiPriority w:val="9"/>
    <w:semiHidden/>
    <w:rsid w:val="00D9005C"/>
    <w:rPr>
      <w:rFonts w:ascii="Calibri" w:hAnsi="Calibri"/>
      <w:b/>
      <w:bCs/>
      <w:kern w:val="2"/>
      <w:sz w:val="24"/>
      <w:szCs w:val="24"/>
    </w:rPr>
  </w:style>
  <w:style w:type="character" w:customStyle="1" w:styleId="8Char">
    <w:name w:val="标题 8 Char"/>
    <w:link w:val="8"/>
    <w:uiPriority w:val="9"/>
    <w:semiHidden/>
    <w:rsid w:val="00D9005C"/>
    <w:rPr>
      <w:rFonts w:ascii="Cambria" w:hAnsi="Cambria"/>
      <w:kern w:val="2"/>
      <w:sz w:val="24"/>
      <w:szCs w:val="24"/>
    </w:rPr>
  </w:style>
  <w:style w:type="character" w:customStyle="1" w:styleId="9Char">
    <w:name w:val="标题 9 Char"/>
    <w:link w:val="9"/>
    <w:uiPriority w:val="9"/>
    <w:semiHidden/>
    <w:rsid w:val="00D9005C"/>
    <w:rPr>
      <w:rFonts w:ascii="Cambria" w:hAnsi="Cambria"/>
      <w:kern w:val="2"/>
      <w:sz w:val="21"/>
      <w:szCs w:val="21"/>
    </w:rPr>
  </w:style>
  <w:style w:type="character" w:customStyle="1" w:styleId="apple-converted-space">
    <w:name w:val="apple-converted-space"/>
    <w:basedOn w:val="a1"/>
    <w:rsid w:val="00F3142B"/>
  </w:style>
  <w:style w:type="character" w:customStyle="1" w:styleId="apple-style-span">
    <w:name w:val="apple-style-span"/>
    <w:basedOn w:val="a1"/>
    <w:rsid w:val="00A17FD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165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5463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056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888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254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34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9226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3547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472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71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86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76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8126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794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417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60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183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381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16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94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8408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712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80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19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81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532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259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043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384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33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42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15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729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8875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34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55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31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17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771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60292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883120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5730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76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730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949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176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36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40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1380583">
          <w:marLeft w:val="288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590046">
          <w:marLeft w:val="288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949015">
          <w:marLeft w:val="288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546347">
          <w:marLeft w:val="288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368609">
          <w:marLeft w:val="288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144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54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3044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622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4383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795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025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469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77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37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8093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87474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9044574">
                      <w:marLeft w:val="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1121737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98559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16877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038905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0282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3647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039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934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75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83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7288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7084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198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34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4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80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48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57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841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0500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03180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31982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05154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2165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5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264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042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385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704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4.xml"/><Relationship Id="rId18" Type="http://schemas.openxmlformats.org/officeDocument/2006/relationships/hyperlink" Target="http://www.arcgisonline.cn/agsolcn/images/resource/technic/8/16.jpg" TargetMode="External"/><Relationship Id="rId26" Type="http://schemas.openxmlformats.org/officeDocument/2006/relationships/hyperlink" Target="http://www.arcgisonline.cn/agsolcn/images/resource/technic/8/20.jpg" TargetMode="External"/><Relationship Id="rId39" Type="http://schemas.openxmlformats.org/officeDocument/2006/relationships/image" Target="media/image15.jpeg"/><Relationship Id="rId3" Type="http://schemas.openxmlformats.org/officeDocument/2006/relationships/styles" Target="styles.xml"/><Relationship Id="rId21" Type="http://schemas.openxmlformats.org/officeDocument/2006/relationships/image" Target="media/image6.jpeg"/><Relationship Id="rId34" Type="http://schemas.openxmlformats.org/officeDocument/2006/relationships/hyperlink" Target="http://www.arcgisonline.cn/agsolcn/images/resource/technic/8/24.jpg" TargetMode="External"/><Relationship Id="rId42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footer" Target="footer3.xml"/><Relationship Id="rId17" Type="http://schemas.openxmlformats.org/officeDocument/2006/relationships/image" Target="media/image4.jpeg"/><Relationship Id="rId25" Type="http://schemas.openxmlformats.org/officeDocument/2006/relationships/image" Target="media/image8.jpeg"/><Relationship Id="rId33" Type="http://schemas.openxmlformats.org/officeDocument/2006/relationships/image" Target="media/image12.jpeg"/><Relationship Id="rId38" Type="http://schemas.openxmlformats.org/officeDocument/2006/relationships/hyperlink" Target="http://www.arcgisonline.cn/agsolcn/images/resource/technic/8/26.jpg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arcgisonline.cn/agsolcn/images/resource/technic/8/15.jpg" TargetMode="External"/><Relationship Id="rId20" Type="http://schemas.openxmlformats.org/officeDocument/2006/relationships/hyperlink" Target="http://www.arcgisonline.cn/agsolcn/images/resource/technic/8/17.jpg" TargetMode="External"/><Relationship Id="rId29" Type="http://schemas.openxmlformats.org/officeDocument/2006/relationships/image" Target="media/image10.jpeg"/><Relationship Id="rId41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24" Type="http://schemas.openxmlformats.org/officeDocument/2006/relationships/hyperlink" Target="http://www.arcgisonline.cn/agsolcn/images/resource/technic/8/19.jpg" TargetMode="External"/><Relationship Id="rId32" Type="http://schemas.openxmlformats.org/officeDocument/2006/relationships/hyperlink" Target="http://www.arcgisonline.cn/agsolcn/images/resource/technic/8/23.jpg" TargetMode="External"/><Relationship Id="rId37" Type="http://schemas.openxmlformats.org/officeDocument/2006/relationships/image" Target="media/image14.jpeg"/><Relationship Id="rId40" Type="http://schemas.openxmlformats.org/officeDocument/2006/relationships/footer" Target="footer5.xml"/><Relationship Id="rId5" Type="http://schemas.openxmlformats.org/officeDocument/2006/relationships/settings" Target="settings.xml"/><Relationship Id="rId15" Type="http://schemas.openxmlformats.org/officeDocument/2006/relationships/image" Target="media/image3.jpeg"/><Relationship Id="rId23" Type="http://schemas.openxmlformats.org/officeDocument/2006/relationships/image" Target="media/image7.jpeg"/><Relationship Id="rId28" Type="http://schemas.openxmlformats.org/officeDocument/2006/relationships/hyperlink" Target="http://www.arcgisonline.cn/agsolcn/images/resource/technic/8/21.jpg" TargetMode="External"/><Relationship Id="rId36" Type="http://schemas.openxmlformats.org/officeDocument/2006/relationships/hyperlink" Target="http://www.arcgisonline.cn/agsolcn/images/resource/technic/8/25.jpg" TargetMode="External"/><Relationship Id="rId10" Type="http://schemas.openxmlformats.org/officeDocument/2006/relationships/footer" Target="footer1.xml"/><Relationship Id="rId19" Type="http://schemas.openxmlformats.org/officeDocument/2006/relationships/image" Target="media/image5.jpeg"/><Relationship Id="rId31" Type="http://schemas.openxmlformats.org/officeDocument/2006/relationships/image" Target="media/image11.jpeg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hyperlink" Target="http://photo.blog.sina.com.cn/showpic.html#blogid=8be71f110100wuql&amp;url=http://s2.sinaimg.cn/orignal/8be71f11tad5ad86ed4b1" TargetMode="External"/><Relationship Id="rId22" Type="http://schemas.openxmlformats.org/officeDocument/2006/relationships/hyperlink" Target="http://www.arcgisonline.cn/agsolcn/images/resource/technic/8/18.jpg" TargetMode="External"/><Relationship Id="rId27" Type="http://schemas.openxmlformats.org/officeDocument/2006/relationships/image" Target="media/image9.jpeg"/><Relationship Id="rId30" Type="http://schemas.openxmlformats.org/officeDocument/2006/relationships/hyperlink" Target="http://www.arcgisonline.cn/agsolcn/images/resource/technic/8/22.jpg" TargetMode="External"/><Relationship Id="rId35" Type="http://schemas.openxmlformats.org/officeDocument/2006/relationships/image" Target="media/image13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E:\&#9733;My%20work&#9733;\3%20&#39033;&#30446;&#24037;&#20316;\&#21046;&#22270;&#36164;&#26009;\&#25463;&#27888;\&#25216;&#26415;&#36164;&#26009;\ExtentErase&#21407;&#29702;.dot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61078B-F16B-47C5-B7F0-2CF59DCB37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ExtentErase原理.dotx</Template>
  <TotalTime>9</TotalTime>
  <Pages>12</Pages>
  <Words>211</Words>
  <Characters>1205</Characters>
  <Application>Microsoft Office Word</Application>
  <DocSecurity>0</DocSecurity>
  <Lines>10</Lines>
  <Paragraphs>2</Paragraphs>
  <ScaleCrop>false</ScaleCrop>
  <Manager>行业技术部</Manager>
  <Company>ESRI中国（北京）有限公司</Company>
  <LinksUpToDate>false</LinksUpToDate>
  <CharactersWithSpaces>1414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系统模板</dc:title>
  <dc:creator>Esri</dc:creator>
  <cp:lastModifiedBy>Esri</cp:lastModifiedBy>
  <cp:revision>24</cp:revision>
  <cp:lastPrinted>2010-06-02T09:56:00Z</cp:lastPrinted>
  <dcterms:created xsi:type="dcterms:W3CDTF">2011-11-24T02:48:00Z</dcterms:created>
  <dcterms:modified xsi:type="dcterms:W3CDTF">2011-11-24T03:20:00Z</dcterms:modified>
  <cp:category>技术方案</cp:category>
</cp:coreProperties>
</file>